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6C7A583B" w:rsidR="00097DD4" w:rsidRPr="00C17CCD"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CF500A">
        <w:rPr>
          <w:b/>
          <w:noProof/>
          <w:sz w:val="24"/>
        </w:rPr>
        <w:t>4</w:t>
      </w:r>
      <w:fldSimple w:instr=" DOCPROPERTY  MtgTitle  \* MERGEFORMAT ">
        <w:r>
          <w:rPr>
            <w:b/>
            <w:noProof/>
            <w:sz w:val="24"/>
          </w:rPr>
          <w:t>-e</w:t>
        </w:r>
      </w:fldSimple>
      <w:r>
        <w:rPr>
          <w:b/>
          <w:i/>
          <w:noProof/>
          <w:sz w:val="28"/>
        </w:rPr>
        <w:tab/>
      </w:r>
      <w:r w:rsidR="00C17CCD" w:rsidRPr="00C17CCD">
        <w:rPr>
          <w:b/>
          <w:noProof/>
          <w:sz w:val="24"/>
          <w:lang w:val="en-CN"/>
        </w:rPr>
        <w:t>R4-2211912</w:t>
      </w:r>
    </w:p>
    <w:p w14:paraId="2D0C6697" w14:textId="0FEF68F2" w:rsidR="00097DD4" w:rsidRDefault="00000000"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CF500A">
        <w:rPr>
          <w:b/>
          <w:sz w:val="24"/>
          <w:szCs w:val="24"/>
          <w:lang w:eastAsia="zh-CN"/>
        </w:rPr>
        <w:t>15</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w:t>
      </w:r>
      <w:r w:rsidR="00CF500A">
        <w:rPr>
          <w:b/>
          <w:sz w:val="24"/>
          <w:szCs w:val="24"/>
          <w:lang w:eastAsia="zh-CN"/>
        </w:rPr>
        <w:t>6</w:t>
      </w:r>
      <w:r w:rsidR="00097DD4">
        <w:rPr>
          <w:b/>
          <w:sz w:val="24"/>
          <w:szCs w:val="24"/>
          <w:lang w:eastAsia="zh-CN"/>
        </w:rPr>
        <w:t xml:space="preserve"> </w:t>
      </w:r>
      <w:r w:rsidR="00CF500A">
        <w:rPr>
          <w:b/>
          <w:sz w:val="24"/>
          <w:szCs w:val="24"/>
          <w:lang w:eastAsia="zh-CN"/>
        </w:rPr>
        <w:t>August</w:t>
      </w:r>
      <w:r w:rsidR="00097DD4" w:rsidRPr="00BF1228">
        <w:rPr>
          <w:b/>
          <w:sz w:val="24"/>
          <w:szCs w:val="24"/>
          <w:lang w:eastAsia="zh-CN"/>
        </w:rPr>
        <w:t>, 202</w:t>
      </w:r>
      <w:r w:rsidR="00097DD4">
        <w:rPr>
          <w:b/>
          <w:sz w:val="24"/>
          <w:szCs w:val="24"/>
          <w:lang w:eastAsia="zh-CN"/>
        </w:rPr>
        <w:t>2</w:t>
      </w:r>
    </w:p>
    <w:p w14:paraId="16FC7694" w14:textId="2153C604"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AE77B1">
        <w:rPr>
          <w:rFonts w:ascii="Arial" w:hAnsi="Arial" w:cs="Arial"/>
          <w:b/>
          <w:sz w:val="22"/>
          <w:szCs w:val="22"/>
          <w:lang w:val="en-US"/>
        </w:rPr>
        <w:t>11</w:t>
      </w:r>
      <w:r w:rsidR="00315700">
        <w:rPr>
          <w:rFonts w:ascii="Arial" w:hAnsi="Arial" w:cs="Arial"/>
          <w:b/>
          <w:sz w:val="22"/>
          <w:szCs w:val="22"/>
          <w:lang w:val="en-US"/>
        </w:rPr>
        <w:t>.</w:t>
      </w:r>
      <w:r w:rsidR="00431898">
        <w:rPr>
          <w:rFonts w:ascii="Arial" w:hAnsi="Arial" w:cs="Arial"/>
          <w:b/>
          <w:sz w:val="22"/>
          <w:szCs w:val="22"/>
          <w:lang w:val="en-US"/>
        </w:rPr>
        <w:t>17</w:t>
      </w:r>
      <w:r w:rsidR="00315700">
        <w:rPr>
          <w:rFonts w:ascii="Arial" w:hAnsi="Arial" w:cs="Arial"/>
          <w:b/>
          <w:sz w:val="22"/>
          <w:szCs w:val="22"/>
          <w:lang w:val="en-US"/>
        </w:rPr>
        <w:t>.</w:t>
      </w:r>
      <w:r w:rsidR="00431898">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49DB241"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9A58A8" w:rsidRPr="009A58A8">
        <w:rPr>
          <w:rFonts w:ascii="Arial" w:hAnsi="Arial" w:cs="Arial"/>
          <w:b/>
          <w:sz w:val="22"/>
          <w:szCs w:val="22"/>
          <w:lang w:val="en-CN"/>
        </w:rPr>
        <w:t>RRM requirements for Rel-17 MUSIM gaps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DBDE2D" w14:textId="7F91E577" w:rsidR="003B516E" w:rsidRDefault="006C416B" w:rsidP="00A51C88">
      <w:r>
        <w:t>A new R18 work item</w:t>
      </w:r>
      <w:r w:rsidR="0034756F">
        <w:t xml:space="preserve"> [1]</w:t>
      </w:r>
      <w:r>
        <w:t xml:space="preserve"> has been approved </w:t>
      </w:r>
      <w:r w:rsidR="005D4A33">
        <w:t>on MUSIM enhancement</w:t>
      </w:r>
      <w:r w:rsidR="00A51C88">
        <w:t>:</w:t>
      </w:r>
    </w:p>
    <w:tbl>
      <w:tblPr>
        <w:tblStyle w:val="TableGrid"/>
        <w:tblW w:w="0" w:type="auto"/>
        <w:tblLook w:val="04A0" w:firstRow="1" w:lastRow="0" w:firstColumn="1" w:lastColumn="0" w:noHBand="0" w:noVBand="1"/>
      </w:tblPr>
      <w:tblGrid>
        <w:gridCol w:w="9629"/>
      </w:tblGrid>
      <w:tr w:rsidR="00D714BC" w14:paraId="3AF704C5" w14:textId="77777777" w:rsidTr="00D714BC">
        <w:tc>
          <w:tcPr>
            <w:tcW w:w="9629" w:type="dxa"/>
          </w:tcPr>
          <w:p w14:paraId="654AEB9F" w14:textId="77777777" w:rsidR="0031198B" w:rsidRPr="004E3261" w:rsidRDefault="0031198B" w:rsidP="0031198B">
            <w:pPr>
              <w:pStyle w:val="Heading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063E178B" w14:textId="77777777" w:rsidR="0031198B" w:rsidRDefault="0031198B" w:rsidP="0031198B">
            <w:pPr>
              <w:spacing w:after="0"/>
              <w:rPr>
                <w:bCs/>
              </w:rPr>
            </w:pPr>
          </w:p>
          <w:p w14:paraId="1719EEBD" w14:textId="77777777" w:rsidR="0031198B" w:rsidRPr="00DA2A7D" w:rsidRDefault="0031198B" w:rsidP="0031198B">
            <w:pPr>
              <w:spacing w:after="0"/>
              <w:rPr>
                <w:bCs/>
              </w:rPr>
            </w:pPr>
            <w:r w:rsidRPr="00EE7623">
              <w:rPr>
                <w:bCs/>
                <w:lang w:val="en-US"/>
              </w:rPr>
              <w:t xml:space="preserve">1. </w:t>
            </w:r>
            <w:r w:rsidRPr="00DA2A7D">
              <w:rPr>
                <w:bCs/>
              </w:rPr>
              <w:t>Enhancements for MUSIM procedures to operate in RRC_CONNECTED state simultaneously in NW A and NW B. [</w:t>
            </w:r>
            <w:r w:rsidRPr="00D739B3">
              <w:rPr>
                <w:b/>
              </w:rPr>
              <w:t>RAN2</w:t>
            </w:r>
            <w:r w:rsidRPr="00DA2A7D">
              <w:rPr>
                <w:bCs/>
              </w:rPr>
              <w:t>, RAN3, RAN4].</w:t>
            </w:r>
          </w:p>
          <w:p w14:paraId="58E887D3" w14:textId="77777777" w:rsidR="0031198B" w:rsidRDefault="0031198B" w:rsidP="0031198B">
            <w:pPr>
              <w:numPr>
                <w:ilvl w:val="0"/>
                <w:numId w:val="43"/>
              </w:numPr>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6BAF8836" w14:textId="77777777" w:rsidR="0031198B" w:rsidRDefault="0031198B" w:rsidP="0031198B">
            <w:pPr>
              <w:numPr>
                <w:ilvl w:val="0"/>
                <w:numId w:val="43"/>
              </w:numPr>
              <w:spacing w:after="0"/>
              <w:rPr>
                <w:bCs/>
              </w:rPr>
            </w:pPr>
            <w:r w:rsidRPr="00DA2A7D">
              <w:rPr>
                <w:b/>
              </w:rPr>
              <w:t>RAT Concurrency:</w:t>
            </w:r>
            <w:r w:rsidRPr="00DA2A7D">
              <w:rPr>
                <w:bCs/>
              </w:rPr>
              <w:t xml:space="preserve"> Network A is NR SA (with CA) or NR DC. Network B can either be LTE or NR.</w:t>
            </w:r>
          </w:p>
          <w:p w14:paraId="4809624C" w14:textId="77777777" w:rsidR="0031198B" w:rsidRPr="00DA2A7D" w:rsidRDefault="0031198B" w:rsidP="0031198B">
            <w:pPr>
              <w:numPr>
                <w:ilvl w:val="0"/>
                <w:numId w:val="43"/>
              </w:numPr>
              <w:spacing w:after="0"/>
              <w:rPr>
                <w:bCs/>
              </w:rPr>
            </w:pPr>
            <w:r w:rsidRPr="00DA2A7D">
              <w:rPr>
                <w:b/>
              </w:rPr>
              <w:t>Applicable UE architecture:</w:t>
            </w:r>
            <w:r w:rsidRPr="00DA2A7D">
              <w:rPr>
                <w:bCs/>
              </w:rPr>
              <w:t xml:space="preserve"> Dual-RX/Dual-TX UE</w:t>
            </w:r>
          </w:p>
          <w:p w14:paraId="2B0CDFFE" w14:textId="77777777" w:rsidR="0031198B" w:rsidRDefault="0031198B" w:rsidP="0031198B">
            <w:pPr>
              <w:spacing w:after="0"/>
              <w:rPr>
                <w:bCs/>
              </w:rPr>
            </w:pPr>
          </w:p>
          <w:p w14:paraId="27F9D9B5" w14:textId="77777777" w:rsidR="0031198B" w:rsidRDefault="0031198B" w:rsidP="0031198B">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14:paraId="3721C4B4" w14:textId="77777777" w:rsidR="0031198B" w:rsidRDefault="0031198B" w:rsidP="0031198B">
            <w:pPr>
              <w:spacing w:after="0"/>
              <w:rPr>
                <w:bCs/>
              </w:rPr>
            </w:pPr>
          </w:p>
          <w:p w14:paraId="2583FFF7" w14:textId="77777777" w:rsidR="0031198B" w:rsidRPr="00336314" w:rsidRDefault="0031198B" w:rsidP="0031198B">
            <w:pPr>
              <w:spacing w:after="0"/>
              <w:rPr>
                <w:bCs/>
              </w:rPr>
            </w:pPr>
            <w:r>
              <w:rPr>
                <w:bCs/>
                <w:lang w:val="ru-RU"/>
              </w:rPr>
              <w:t xml:space="preserve">2. </w:t>
            </w:r>
            <w:r w:rsidRPr="00336314">
              <w:rPr>
                <w:bCs/>
              </w:rPr>
              <w:t>Define RRM requirements for Rel-17 MUSIM gaps [RAN4, RAN2]</w:t>
            </w:r>
          </w:p>
          <w:p w14:paraId="53FF60A6" w14:textId="77777777" w:rsidR="0031198B" w:rsidRPr="00C5306B" w:rsidRDefault="0031198B" w:rsidP="0031198B">
            <w:pPr>
              <w:numPr>
                <w:ilvl w:val="0"/>
                <w:numId w:val="44"/>
              </w:numPr>
              <w:spacing w:after="120"/>
              <w:rPr>
                <w:lang w:val="en-US"/>
              </w:rPr>
            </w:pPr>
            <w:r w:rsidRPr="00C5306B">
              <w:rPr>
                <w:rFonts w:eastAsia="Times New Roman"/>
              </w:rPr>
              <w:t>Define RRM requirements for Rel-17 MUSIM gaps [RAN4, RAN2]</w:t>
            </w:r>
          </w:p>
          <w:p w14:paraId="072BA9CF" w14:textId="77777777" w:rsidR="0031198B" w:rsidRPr="00C5306B" w:rsidRDefault="0031198B" w:rsidP="0031198B">
            <w:pPr>
              <w:numPr>
                <w:ilvl w:val="1"/>
                <w:numId w:val="44"/>
              </w:numPr>
              <w:spacing w:after="120"/>
              <w:rPr>
                <w:lang w:val="en-US"/>
              </w:rPr>
            </w:pPr>
            <w:r w:rsidRPr="00C5306B">
              <w:rPr>
                <w:rFonts w:eastAsia="Times New Roman"/>
              </w:rPr>
              <w:t xml:space="preserve">The following MUSIM gap requirements are considered </w:t>
            </w:r>
          </w:p>
          <w:p w14:paraId="311E1416" w14:textId="77777777" w:rsidR="0031198B" w:rsidRPr="00C5306B" w:rsidRDefault="0031198B" w:rsidP="0031198B">
            <w:pPr>
              <w:numPr>
                <w:ilvl w:val="2"/>
                <w:numId w:val="44"/>
              </w:numPr>
              <w:spacing w:after="120"/>
              <w:rPr>
                <w:lang w:val="en-US"/>
              </w:rPr>
            </w:pPr>
            <w:r w:rsidRPr="00C5306B">
              <w:rPr>
                <w:rFonts w:eastAsia="Times New Roman"/>
              </w:rPr>
              <w:t>Measurements in Network A</w:t>
            </w:r>
          </w:p>
          <w:p w14:paraId="69F55812" w14:textId="77777777" w:rsidR="0031198B" w:rsidRPr="00C5306B" w:rsidRDefault="0031198B" w:rsidP="0031198B">
            <w:pPr>
              <w:numPr>
                <w:ilvl w:val="2"/>
                <w:numId w:val="44"/>
              </w:numPr>
              <w:spacing w:after="120"/>
              <w:rPr>
                <w:lang w:val="en-US"/>
              </w:rPr>
            </w:pPr>
            <w:r w:rsidRPr="00C5306B">
              <w:rPr>
                <w:rFonts w:eastAsia="Times New Roman"/>
              </w:rPr>
              <w:t>Measurements in Network B in RRC idle/inactive</w:t>
            </w:r>
          </w:p>
          <w:p w14:paraId="0440A0B4" w14:textId="77777777" w:rsidR="0031198B" w:rsidRPr="00C5306B" w:rsidRDefault="0031198B" w:rsidP="0031198B">
            <w:pPr>
              <w:numPr>
                <w:ilvl w:val="2"/>
                <w:numId w:val="44"/>
              </w:numPr>
              <w:spacing w:after="120"/>
              <w:rPr>
                <w:lang w:val="en-US"/>
              </w:rPr>
            </w:pPr>
            <w:r w:rsidRPr="00C5306B">
              <w:rPr>
                <w:rFonts w:eastAsia="Times New Roman"/>
                <w:lang w:val="en-US"/>
              </w:rPr>
              <w:t>Note: it is up to RAN4 decision whether to define requirements for Network B.</w:t>
            </w:r>
          </w:p>
          <w:p w14:paraId="3E61DE06" w14:textId="77777777" w:rsidR="0031198B" w:rsidRPr="00C5306B" w:rsidRDefault="0031198B" w:rsidP="0031198B">
            <w:pPr>
              <w:numPr>
                <w:ilvl w:val="1"/>
                <w:numId w:val="44"/>
              </w:numPr>
              <w:spacing w:after="120"/>
              <w:rPr>
                <w:lang w:val="en-US"/>
              </w:rPr>
            </w:pPr>
            <w:r w:rsidRPr="00C5306B">
              <w:rPr>
                <w:rFonts w:eastAsia="Times New Roman"/>
              </w:rPr>
              <w:t>Identify and specify, if needed, solutions for MUSIM gap collision handling for the following cases [RAN4, RAN2]</w:t>
            </w:r>
          </w:p>
          <w:p w14:paraId="4B8F74B4" w14:textId="77777777" w:rsidR="0031198B" w:rsidRPr="00C5306B" w:rsidRDefault="0031198B" w:rsidP="0031198B">
            <w:pPr>
              <w:numPr>
                <w:ilvl w:val="2"/>
                <w:numId w:val="44"/>
              </w:numPr>
              <w:spacing w:after="120"/>
              <w:rPr>
                <w:lang w:val="en-US"/>
              </w:rPr>
            </w:pPr>
            <w:r w:rsidRPr="00C5306B">
              <w:rPr>
                <w:rFonts w:eastAsia="Times New Roman"/>
              </w:rPr>
              <w:t>Case 1: Collisions between MUSIM gap and legacy measurement gap (i.e., Rel-15 to Rel-17 measurement gaps)</w:t>
            </w:r>
          </w:p>
          <w:p w14:paraId="597D0624" w14:textId="77777777" w:rsidR="0031198B" w:rsidRPr="00C5306B" w:rsidRDefault="0031198B" w:rsidP="0031198B">
            <w:pPr>
              <w:numPr>
                <w:ilvl w:val="2"/>
                <w:numId w:val="44"/>
              </w:numPr>
              <w:spacing w:after="120"/>
              <w:rPr>
                <w:lang w:val="en-US"/>
              </w:rPr>
            </w:pPr>
            <w:r w:rsidRPr="00C5306B">
              <w:rPr>
                <w:rFonts w:eastAsia="Times New Roman"/>
              </w:rPr>
              <w:t>Case 2: Collisions between MUSIM gap and SMTC</w:t>
            </w:r>
          </w:p>
          <w:p w14:paraId="2C616A5F" w14:textId="77777777" w:rsidR="0031198B" w:rsidRPr="00C5306B" w:rsidRDefault="0031198B" w:rsidP="0031198B">
            <w:pPr>
              <w:numPr>
                <w:ilvl w:val="2"/>
                <w:numId w:val="44"/>
              </w:numPr>
              <w:spacing w:after="120"/>
              <w:rPr>
                <w:lang w:val="en-US"/>
              </w:rPr>
            </w:pPr>
            <w:r w:rsidRPr="00C5306B">
              <w:rPr>
                <w:rFonts w:eastAsia="Times New Roman"/>
              </w:rPr>
              <w:t>Case 3: Collisions between different MUSIM gaps</w:t>
            </w:r>
          </w:p>
          <w:p w14:paraId="303A8971" w14:textId="77777777" w:rsidR="0031198B" w:rsidRPr="00C5306B" w:rsidRDefault="0031198B" w:rsidP="0031198B">
            <w:pPr>
              <w:numPr>
                <w:ilvl w:val="2"/>
                <w:numId w:val="44"/>
              </w:numPr>
              <w:spacing w:after="120"/>
              <w:rPr>
                <w:lang w:val="en-US"/>
              </w:rPr>
            </w:pPr>
            <w:r w:rsidRPr="00C5306B">
              <w:rPr>
                <w:rFonts w:eastAsia="Times New Roman"/>
              </w:rPr>
              <w:t>Note: RAN2 work can be triggered by RAN4 LS only, if needed</w:t>
            </w:r>
          </w:p>
          <w:p w14:paraId="50B7801A" w14:textId="77777777" w:rsidR="0031198B" w:rsidRPr="00C5306B" w:rsidRDefault="0031198B" w:rsidP="0031198B">
            <w:pPr>
              <w:numPr>
                <w:ilvl w:val="1"/>
                <w:numId w:val="44"/>
              </w:numPr>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14:paraId="2ABA4D4C" w14:textId="77777777" w:rsidR="0031198B" w:rsidRPr="00C5306B" w:rsidRDefault="0031198B" w:rsidP="0031198B">
            <w:pPr>
              <w:numPr>
                <w:ilvl w:val="2"/>
                <w:numId w:val="44"/>
              </w:numPr>
              <w:spacing w:after="120"/>
              <w:rPr>
                <w:lang w:val="en-US"/>
              </w:rPr>
            </w:pPr>
            <w:r w:rsidRPr="00C5306B">
              <w:rPr>
                <w:rFonts w:eastAsia="Times New Roman"/>
              </w:rPr>
              <w:t>Only MUSIM gap(s) are configured</w:t>
            </w:r>
          </w:p>
          <w:p w14:paraId="48342D02" w14:textId="77777777" w:rsidR="0031198B" w:rsidRPr="00C5306B" w:rsidRDefault="0031198B" w:rsidP="0031198B">
            <w:pPr>
              <w:numPr>
                <w:ilvl w:val="2"/>
                <w:numId w:val="44"/>
              </w:numPr>
              <w:spacing w:after="120"/>
              <w:rPr>
                <w:lang w:val="en-US"/>
              </w:rPr>
            </w:pPr>
            <w:r w:rsidRPr="00C5306B">
              <w:rPr>
                <w:rFonts w:eastAsia="Times New Roman"/>
              </w:rPr>
              <w:t>MUSIM gap(s) and legacy measurement gap are configured</w:t>
            </w:r>
          </w:p>
          <w:p w14:paraId="053B9E51" w14:textId="1C74211D" w:rsidR="00D714BC" w:rsidRPr="0031198B" w:rsidRDefault="0031198B" w:rsidP="0031198B">
            <w:pPr>
              <w:numPr>
                <w:ilvl w:val="1"/>
                <w:numId w:val="44"/>
              </w:numPr>
              <w:spacing w:after="120"/>
              <w:rPr>
                <w:rStyle w:val="Emphasis"/>
                <w:lang w:val="en-US"/>
              </w:rPr>
            </w:pPr>
            <w:r w:rsidRPr="00C5306B">
              <w:rPr>
                <w:rFonts w:eastAsia="Times New Roman"/>
              </w:rPr>
              <w:t>Note: requirements are applicable to MUSIM gaps defined in Rel-17 MUSIM WI (LTE_NR_MUSIM) </w:t>
            </w:r>
          </w:p>
          <w:p w14:paraId="7DDA4E33" w14:textId="587BCEEB" w:rsidR="00D714BC" w:rsidRPr="00D714BC" w:rsidRDefault="00D714BC" w:rsidP="00A95101">
            <w:pPr>
              <w:pStyle w:val="NormalWeb"/>
              <w:spacing w:before="0" w:beforeAutospacing="0" w:after="0" w:afterAutospacing="0"/>
              <w:rPr>
                <w:sz w:val="20"/>
                <w:szCs w:val="20"/>
              </w:rPr>
            </w:pPr>
          </w:p>
        </w:tc>
      </w:tr>
    </w:tbl>
    <w:p w14:paraId="2FDC832E" w14:textId="77777777" w:rsidR="00D714BC" w:rsidRDefault="00D714BC" w:rsidP="00A51C88"/>
    <w:p w14:paraId="1504179C" w14:textId="310F30DC" w:rsidR="00226C4B" w:rsidRPr="000D5DC6" w:rsidRDefault="00B14494" w:rsidP="00CA0B7B">
      <w:r>
        <w:t>In this contribution, we provide initial</w:t>
      </w:r>
      <w:r w:rsidR="003E749F">
        <w:t xml:space="preserve"> discussion on objective 2 – RRM requirement for R17 MUSIM.</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lastRenderedPageBreak/>
        <w:t>Discussion</w:t>
      </w:r>
    </w:p>
    <w:p w14:paraId="74B95906" w14:textId="13D3921F" w:rsidR="00060E94" w:rsidRDefault="0072765C" w:rsidP="00060E94">
      <w:pPr>
        <w:pStyle w:val="Caption"/>
        <w:rPr>
          <w:b w:val="0"/>
          <w:bCs w:val="0"/>
          <w:lang w:val="en-US"/>
        </w:rPr>
      </w:pPr>
      <w:r w:rsidRPr="0072765C">
        <w:rPr>
          <w:b w:val="0"/>
          <w:bCs w:val="0"/>
          <w:lang w:val="en-US"/>
        </w:rPr>
        <w:t xml:space="preserve">The first </w:t>
      </w:r>
      <w:r>
        <w:rPr>
          <w:b w:val="0"/>
          <w:bCs w:val="0"/>
          <w:lang w:val="en-US"/>
        </w:rPr>
        <w:t>sub-bullet under objective 2 is about MUSIM gap requirements in network A and B</w:t>
      </w:r>
    </w:p>
    <w:p w14:paraId="4D923D45" w14:textId="77777777" w:rsidR="0072765C" w:rsidRPr="00C5306B" w:rsidRDefault="0072765C" w:rsidP="0072765C">
      <w:pPr>
        <w:numPr>
          <w:ilvl w:val="1"/>
          <w:numId w:val="44"/>
        </w:numPr>
        <w:spacing w:after="120"/>
        <w:rPr>
          <w:lang w:val="en-US"/>
        </w:rPr>
      </w:pPr>
      <w:r w:rsidRPr="00C5306B">
        <w:rPr>
          <w:rFonts w:eastAsia="Times New Roman"/>
        </w:rPr>
        <w:t xml:space="preserve">The following MUSIM gap requirements are considered </w:t>
      </w:r>
    </w:p>
    <w:p w14:paraId="7E455C26" w14:textId="77777777" w:rsidR="0072765C" w:rsidRPr="00C5306B" w:rsidRDefault="0072765C" w:rsidP="0072765C">
      <w:pPr>
        <w:numPr>
          <w:ilvl w:val="2"/>
          <w:numId w:val="44"/>
        </w:numPr>
        <w:spacing w:after="120"/>
        <w:rPr>
          <w:lang w:val="en-US"/>
        </w:rPr>
      </w:pPr>
      <w:r w:rsidRPr="00C5306B">
        <w:rPr>
          <w:rFonts w:eastAsia="Times New Roman"/>
        </w:rPr>
        <w:t>Measurements in Network A</w:t>
      </w:r>
    </w:p>
    <w:p w14:paraId="45ED2713" w14:textId="77777777" w:rsidR="0072765C" w:rsidRPr="00C5306B" w:rsidRDefault="0072765C" w:rsidP="0072765C">
      <w:pPr>
        <w:numPr>
          <w:ilvl w:val="2"/>
          <w:numId w:val="44"/>
        </w:numPr>
        <w:spacing w:after="120"/>
        <w:rPr>
          <w:lang w:val="en-US"/>
        </w:rPr>
      </w:pPr>
      <w:r w:rsidRPr="00C5306B">
        <w:rPr>
          <w:rFonts w:eastAsia="Times New Roman"/>
        </w:rPr>
        <w:t>Measurements in Network B in RRC idle/inactive</w:t>
      </w:r>
    </w:p>
    <w:p w14:paraId="3600D4C0" w14:textId="77777777" w:rsidR="0072765C" w:rsidRPr="00C5306B" w:rsidRDefault="0072765C" w:rsidP="0072765C">
      <w:pPr>
        <w:numPr>
          <w:ilvl w:val="2"/>
          <w:numId w:val="44"/>
        </w:numPr>
        <w:spacing w:after="120"/>
        <w:rPr>
          <w:lang w:val="en-US"/>
        </w:rPr>
      </w:pPr>
      <w:r w:rsidRPr="00C5306B">
        <w:rPr>
          <w:rFonts w:eastAsia="Times New Roman"/>
          <w:lang w:val="en-US"/>
        </w:rPr>
        <w:t>Note: it is up to RAN4 decision whether to define requirements for Network B.</w:t>
      </w:r>
    </w:p>
    <w:p w14:paraId="78E04984" w14:textId="77777777" w:rsidR="005E4C48" w:rsidRDefault="005E4C48" w:rsidP="0072765C">
      <w:pPr>
        <w:rPr>
          <w:lang w:val="en-US" w:eastAsia="x-none"/>
        </w:rPr>
      </w:pPr>
      <w:r>
        <w:rPr>
          <w:lang w:val="en-US" w:eastAsia="x-none"/>
        </w:rPr>
        <w:t>Since R17 MUSIM gap is not used measurement in network A, the impact of MUSIM gap on network A requirements comes from the following aspects:</w:t>
      </w:r>
    </w:p>
    <w:p w14:paraId="25F1F009" w14:textId="4BD906AE" w:rsidR="0072765C" w:rsidRDefault="005E4C48" w:rsidP="005E4C48">
      <w:pPr>
        <w:pStyle w:val="ListParagraph"/>
        <w:numPr>
          <w:ilvl w:val="0"/>
          <w:numId w:val="45"/>
        </w:numPr>
        <w:ind w:firstLineChars="0"/>
        <w:rPr>
          <w:lang w:val="en-US"/>
        </w:rPr>
      </w:pPr>
      <w:r w:rsidRPr="005E4C48">
        <w:rPr>
          <w:lang w:val="en-US"/>
        </w:rPr>
        <w:t xml:space="preserve">overlapping between MUSIM gap and other gap in </w:t>
      </w:r>
      <w:r>
        <w:rPr>
          <w:lang w:val="en-US"/>
        </w:rPr>
        <w:t>network A</w:t>
      </w:r>
    </w:p>
    <w:p w14:paraId="5FE20BD7" w14:textId="6397EC1C" w:rsidR="005E4C48" w:rsidRPr="005E4C48" w:rsidRDefault="005E4C48" w:rsidP="005E4C48">
      <w:pPr>
        <w:pStyle w:val="ListParagraph"/>
        <w:numPr>
          <w:ilvl w:val="0"/>
          <w:numId w:val="45"/>
        </w:numPr>
        <w:ind w:firstLineChars="0"/>
        <w:rPr>
          <w:lang w:val="en-US"/>
        </w:rPr>
      </w:pPr>
      <w:r>
        <w:rPr>
          <w:lang w:val="en-US"/>
        </w:rPr>
        <w:t>overlapping between MUSIM gap and measurement RS (such as SMTC)</w:t>
      </w:r>
    </w:p>
    <w:p w14:paraId="05038C2C" w14:textId="45A2CEF8" w:rsidR="005E7966" w:rsidRDefault="005576AA" w:rsidP="00DD36F8">
      <w:pPr>
        <w:rPr>
          <w:lang w:eastAsia="x-none"/>
        </w:rPr>
      </w:pPr>
      <w:r>
        <w:rPr>
          <w:lang w:eastAsia="x-none"/>
        </w:rPr>
        <w:t>Therefore, the impact is also related to the second sub-bullet under objective 2:</w:t>
      </w:r>
    </w:p>
    <w:p w14:paraId="7C9A3642" w14:textId="77777777" w:rsidR="005576AA" w:rsidRPr="00C5306B" w:rsidRDefault="005576AA" w:rsidP="005576AA">
      <w:pPr>
        <w:numPr>
          <w:ilvl w:val="1"/>
          <w:numId w:val="44"/>
        </w:numPr>
        <w:spacing w:after="120"/>
        <w:rPr>
          <w:lang w:val="en-US"/>
        </w:rPr>
      </w:pPr>
      <w:r w:rsidRPr="00C5306B">
        <w:rPr>
          <w:rFonts w:eastAsia="Times New Roman"/>
        </w:rPr>
        <w:t>Identify and specify, if needed, solutions for MUSIM gap collision handling for the following cases [RAN4, RAN2]</w:t>
      </w:r>
    </w:p>
    <w:p w14:paraId="43206A6D" w14:textId="77777777" w:rsidR="005576AA" w:rsidRPr="00C5306B" w:rsidRDefault="005576AA" w:rsidP="005576AA">
      <w:pPr>
        <w:numPr>
          <w:ilvl w:val="2"/>
          <w:numId w:val="44"/>
        </w:numPr>
        <w:spacing w:after="120"/>
        <w:rPr>
          <w:lang w:val="en-US"/>
        </w:rPr>
      </w:pPr>
      <w:r w:rsidRPr="00C5306B">
        <w:rPr>
          <w:rFonts w:eastAsia="Times New Roman"/>
        </w:rPr>
        <w:t>Case 1: Collisions between MUSIM gap and legacy measurement gap (i.e., Rel-15 to Rel-17 measurement gaps)</w:t>
      </w:r>
    </w:p>
    <w:p w14:paraId="4D9FB987" w14:textId="77777777" w:rsidR="005576AA" w:rsidRPr="00C5306B" w:rsidRDefault="005576AA" w:rsidP="005576AA">
      <w:pPr>
        <w:numPr>
          <w:ilvl w:val="2"/>
          <w:numId w:val="44"/>
        </w:numPr>
        <w:spacing w:after="120"/>
        <w:rPr>
          <w:lang w:val="en-US"/>
        </w:rPr>
      </w:pPr>
      <w:r w:rsidRPr="00C5306B">
        <w:rPr>
          <w:rFonts w:eastAsia="Times New Roman"/>
        </w:rPr>
        <w:t>Case 2: Collisions between MUSIM gap and SMTC</w:t>
      </w:r>
    </w:p>
    <w:p w14:paraId="039D5965" w14:textId="77777777" w:rsidR="005576AA" w:rsidRPr="00C5306B" w:rsidRDefault="005576AA" w:rsidP="005576AA">
      <w:pPr>
        <w:numPr>
          <w:ilvl w:val="2"/>
          <w:numId w:val="44"/>
        </w:numPr>
        <w:spacing w:after="120"/>
        <w:rPr>
          <w:lang w:val="en-US"/>
        </w:rPr>
      </w:pPr>
      <w:r w:rsidRPr="00C5306B">
        <w:rPr>
          <w:rFonts w:eastAsia="Times New Roman"/>
        </w:rPr>
        <w:t>Case 3: Collisions between different MUSIM gaps</w:t>
      </w:r>
    </w:p>
    <w:p w14:paraId="467B3A01" w14:textId="77777777" w:rsidR="005576AA" w:rsidRPr="00C5306B" w:rsidRDefault="005576AA" w:rsidP="005576AA">
      <w:pPr>
        <w:numPr>
          <w:ilvl w:val="2"/>
          <w:numId w:val="44"/>
        </w:numPr>
        <w:spacing w:after="120"/>
        <w:rPr>
          <w:lang w:val="en-US"/>
        </w:rPr>
      </w:pPr>
      <w:r w:rsidRPr="00C5306B">
        <w:rPr>
          <w:rFonts w:eastAsia="Times New Roman"/>
        </w:rPr>
        <w:t>Note: RAN2 work can be triggered by RAN4 LS only, if needed</w:t>
      </w:r>
    </w:p>
    <w:p w14:paraId="11EAED31" w14:textId="25766A3C" w:rsidR="005576AA" w:rsidRDefault="008808D6" w:rsidP="00DD36F8">
      <w:pPr>
        <w:rPr>
          <w:rFonts w:eastAsia="Times New Roman"/>
        </w:rPr>
      </w:pPr>
      <w:r>
        <w:rPr>
          <w:lang w:val="en-US" w:eastAsia="x-none"/>
        </w:rPr>
        <w:t>For case 1</w:t>
      </w:r>
      <w:r w:rsidR="00C56CFF">
        <w:rPr>
          <w:lang w:val="en-US" w:eastAsia="x-none"/>
        </w:rPr>
        <w:t xml:space="preserve"> and case 3</w:t>
      </w:r>
      <w:r>
        <w:rPr>
          <w:rFonts w:eastAsia="Times New Roman"/>
        </w:rPr>
        <w:t xml:space="preserve">, </w:t>
      </w:r>
      <w:r w:rsidR="00753F11">
        <w:rPr>
          <w:rFonts w:eastAsia="Times New Roman"/>
        </w:rPr>
        <w:t xml:space="preserve">RAN4 needs to discuss collisions handling. In concurrent gaps design, priority-based collision handling was introduced. </w:t>
      </w:r>
      <w:r w:rsidR="006C1085">
        <w:rPr>
          <w:rFonts w:eastAsia="Times New Roman"/>
        </w:rPr>
        <w:t>S</w:t>
      </w:r>
      <w:r w:rsidR="00753F11">
        <w:rPr>
          <w:rFonts w:eastAsia="Times New Roman"/>
        </w:rPr>
        <w:t>imilar methodology can reused here to handle collision between MUSIM gap and legacy gap</w:t>
      </w:r>
      <w:r w:rsidR="00EF563B">
        <w:rPr>
          <w:rFonts w:eastAsia="Times New Roman"/>
        </w:rPr>
        <w:t>.</w:t>
      </w:r>
      <w:r w:rsidR="007A1398">
        <w:rPr>
          <w:rFonts w:eastAsia="Times New Roman"/>
        </w:rPr>
        <w:t xml:space="preserve"> Besides, gap sharing based collision handling was also widely discussed and got support from multiple companies. Due to limited time in R17, 3GPP couldn’t manage to introduce </w:t>
      </w:r>
      <w:r w:rsidR="000C558F">
        <w:rPr>
          <w:rFonts w:eastAsia="Times New Roman"/>
        </w:rPr>
        <w:t xml:space="preserve">corresponding design. </w:t>
      </w:r>
      <w:r w:rsidR="006C1085">
        <w:rPr>
          <w:rFonts w:eastAsia="Times New Roman"/>
        </w:rPr>
        <w:t>RAN4 can continue discussing it in R18 timeframe.</w:t>
      </w:r>
    </w:p>
    <w:p w14:paraId="430FD879" w14:textId="2EE5B565" w:rsidR="001F7488" w:rsidRDefault="001F7488" w:rsidP="001F7488">
      <w:pPr>
        <w:pStyle w:val="Caption"/>
      </w:pPr>
      <w:bookmarkStart w:id="2" w:name="_Ref110962587"/>
      <w:r>
        <w:t xml:space="preserve">Proposal </w:t>
      </w:r>
      <w:r>
        <w:fldChar w:fldCharType="begin"/>
      </w:r>
      <w:r>
        <w:instrText xml:space="preserve"> SEQ Proposal \* ARABIC </w:instrText>
      </w:r>
      <w:r>
        <w:fldChar w:fldCharType="separate"/>
      </w:r>
      <w:r w:rsidR="00444AD6">
        <w:rPr>
          <w:noProof/>
        </w:rPr>
        <w:t>1</w:t>
      </w:r>
      <w:r>
        <w:fldChar w:fldCharType="end"/>
      </w:r>
      <w:r>
        <w:t>: priority-based gap collision handling introduced in concurrent gaps design can be reused for collisions between MUSIM gap and legacy measurement gap.</w:t>
      </w:r>
      <w:bookmarkEnd w:id="2"/>
    </w:p>
    <w:p w14:paraId="39E22F72" w14:textId="2FD05A1D" w:rsidR="001F7488" w:rsidRDefault="001F7488" w:rsidP="001F7488">
      <w:pPr>
        <w:pStyle w:val="Caption"/>
      </w:pPr>
      <w:bookmarkStart w:id="3" w:name="_Ref110962591"/>
      <w:r>
        <w:t xml:space="preserve">Proposal </w:t>
      </w:r>
      <w:r>
        <w:fldChar w:fldCharType="begin"/>
      </w:r>
      <w:r>
        <w:instrText xml:space="preserve"> SEQ Proposal \* ARABIC </w:instrText>
      </w:r>
      <w:r>
        <w:fldChar w:fldCharType="separate"/>
      </w:r>
      <w:r w:rsidR="00444AD6">
        <w:rPr>
          <w:noProof/>
        </w:rPr>
        <w:t>2</w:t>
      </w:r>
      <w:r>
        <w:fldChar w:fldCharType="end"/>
      </w:r>
      <w:r>
        <w:t xml:space="preserve">: RAN4 can further study gap-sharing based </w:t>
      </w:r>
      <w:r w:rsidR="00B7195C">
        <w:t>collisions handling in R18.</w:t>
      </w:r>
      <w:bookmarkEnd w:id="3"/>
    </w:p>
    <w:p w14:paraId="41C0327F" w14:textId="461B69DD" w:rsidR="00574091" w:rsidRDefault="00574091" w:rsidP="00574091">
      <w:pPr>
        <w:rPr>
          <w:lang w:val="en-US" w:eastAsia="x-none"/>
        </w:rPr>
      </w:pPr>
    </w:p>
    <w:p w14:paraId="24B90C6B" w14:textId="0A5620CE" w:rsidR="00E225DD" w:rsidRDefault="00E225DD" w:rsidP="00574091">
      <w:pPr>
        <w:rPr>
          <w:rFonts w:eastAsia="Times New Roman"/>
        </w:rPr>
      </w:pPr>
      <w:r>
        <w:rPr>
          <w:lang w:val="en-US" w:eastAsia="x-none"/>
        </w:rPr>
        <w:t xml:space="preserve">For case 2: </w:t>
      </w:r>
      <w:r w:rsidRPr="00C5306B">
        <w:rPr>
          <w:rFonts w:eastAsia="Times New Roman"/>
        </w:rPr>
        <w:t>Collisions between MUSIM gap and SMTC</w:t>
      </w:r>
      <w:r>
        <w:rPr>
          <w:rFonts w:eastAsia="Times New Roman"/>
        </w:rPr>
        <w:t>. It can be discussed together with the third sub-bullet under objective 2:</w:t>
      </w:r>
    </w:p>
    <w:p w14:paraId="682274B8" w14:textId="77777777" w:rsidR="00E225DD" w:rsidRPr="00C5306B" w:rsidRDefault="00E225DD" w:rsidP="00E225DD">
      <w:pPr>
        <w:numPr>
          <w:ilvl w:val="1"/>
          <w:numId w:val="44"/>
        </w:numPr>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14:paraId="0CE4B0FB" w14:textId="77777777" w:rsidR="00E225DD" w:rsidRPr="00C5306B" w:rsidRDefault="00E225DD" w:rsidP="00E225DD">
      <w:pPr>
        <w:numPr>
          <w:ilvl w:val="2"/>
          <w:numId w:val="44"/>
        </w:numPr>
        <w:spacing w:after="120"/>
        <w:rPr>
          <w:lang w:val="en-US"/>
        </w:rPr>
      </w:pPr>
      <w:r w:rsidRPr="00C5306B">
        <w:rPr>
          <w:rFonts w:eastAsia="Times New Roman"/>
        </w:rPr>
        <w:t>Only MUSIM gap(s) are configured</w:t>
      </w:r>
    </w:p>
    <w:p w14:paraId="3C664382" w14:textId="77777777" w:rsidR="00E225DD" w:rsidRPr="00C5306B" w:rsidRDefault="00E225DD" w:rsidP="00E225DD">
      <w:pPr>
        <w:numPr>
          <w:ilvl w:val="2"/>
          <w:numId w:val="44"/>
        </w:numPr>
        <w:spacing w:after="120"/>
        <w:rPr>
          <w:lang w:val="en-US"/>
        </w:rPr>
      </w:pPr>
      <w:r w:rsidRPr="00C5306B">
        <w:rPr>
          <w:rFonts w:eastAsia="Times New Roman"/>
        </w:rPr>
        <w:t>MUSIM gap(s) and legacy measurement gap are configured</w:t>
      </w:r>
    </w:p>
    <w:p w14:paraId="253531CA" w14:textId="36550BC5" w:rsidR="00E225DD" w:rsidRDefault="00E225DD" w:rsidP="00574091">
      <w:pPr>
        <w:rPr>
          <w:lang w:val="en-US" w:eastAsia="x-none"/>
        </w:rPr>
      </w:pPr>
      <w:r>
        <w:rPr>
          <w:lang w:val="en-US" w:eastAsia="x-none"/>
        </w:rPr>
        <w:t>Following existing mechanism, UE can only perform gapless L3 measurement and L1 measurement outside measurement gap.</w:t>
      </w:r>
      <w:r w:rsidR="00EB7ABD">
        <w:rPr>
          <w:lang w:val="en-US" w:eastAsia="x-none"/>
        </w:rPr>
        <w:t xml:space="preserve"> It could be the simplest solution</w:t>
      </w:r>
      <w:r w:rsidR="00E257CD">
        <w:rPr>
          <w:lang w:val="en-US" w:eastAsia="x-none"/>
        </w:rPr>
        <w:t xml:space="preserve"> and can be used as baseline when discussing objective 2.</w:t>
      </w:r>
    </w:p>
    <w:p w14:paraId="012E8AB7" w14:textId="6F9E8AF9" w:rsidR="00444AD6" w:rsidRPr="00444AD6" w:rsidRDefault="0031240D" w:rsidP="00444AD6">
      <w:pPr>
        <w:pStyle w:val="Caption"/>
      </w:pPr>
      <w:bookmarkStart w:id="4" w:name="_Ref110962595"/>
      <w:r>
        <w:t xml:space="preserve">Proposal </w:t>
      </w:r>
      <w:r>
        <w:fldChar w:fldCharType="begin"/>
      </w:r>
      <w:r>
        <w:instrText xml:space="preserve"> SEQ Proposal \* ARABIC </w:instrText>
      </w:r>
      <w:r>
        <w:fldChar w:fldCharType="separate"/>
      </w:r>
      <w:r w:rsidR="00444AD6">
        <w:rPr>
          <w:noProof/>
        </w:rPr>
        <w:t>3</w:t>
      </w:r>
      <w:r>
        <w:fldChar w:fldCharType="end"/>
      </w:r>
      <w:r>
        <w:t>: as baseline solution, UE can only perform gap-less L3 measurement and L1 operation outside MUSIM gap</w:t>
      </w:r>
      <w:r w:rsidR="00444AD6">
        <w:t>. Other solutions are not precluded to handle collision between MUSIM gap and SMTC/RS for L1 operation.</w:t>
      </w:r>
      <w:bookmarkEnd w:id="4"/>
    </w:p>
    <w:p w14:paraId="6CE60F12" w14:textId="77777777" w:rsidR="005E4C48" w:rsidRPr="00DD36F8" w:rsidRDefault="005E4C48" w:rsidP="00DD36F8">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6E1D26A2" w14:textId="79CDD14F" w:rsidR="00C93B96" w:rsidRDefault="005D4A3C" w:rsidP="004244D9">
      <w:pPr>
        <w:jc w:val="both"/>
        <w:rPr>
          <w:bCs/>
        </w:rPr>
      </w:pPr>
      <w:r>
        <w:rPr>
          <w:rFonts w:cs="v4.2.0"/>
          <w:lang w:val="en-US" w:eastAsia="zh-CN"/>
        </w:rPr>
        <w:t>In this contribution</w:t>
      </w:r>
      <w:r w:rsidR="007A79D6">
        <w:rPr>
          <w:rFonts w:cs="v4.2.0"/>
          <w:lang w:val="en-US" w:eastAsia="zh-CN"/>
        </w:rPr>
        <w:t xml:space="preserve">, </w:t>
      </w:r>
      <w:r w:rsidR="006C28D7">
        <w:rPr>
          <w:rFonts w:cs="v4.2.0"/>
          <w:lang w:val="en-US" w:eastAsia="zh-CN"/>
        </w:rPr>
        <w:t xml:space="preserve">we </w:t>
      </w:r>
      <w:r w:rsidR="00B7141E">
        <w:rPr>
          <w:rFonts w:cs="v4.2.0"/>
          <w:lang w:val="en-US" w:eastAsia="zh-CN"/>
        </w:rPr>
        <w:t>provide initial discussion</w:t>
      </w:r>
      <w:r w:rsidR="00A75445">
        <w:rPr>
          <w:rFonts w:cs="v4.2.0"/>
          <w:lang w:val="en-US" w:eastAsia="zh-CN"/>
        </w:rPr>
        <w:t xml:space="preserve"> </w:t>
      </w:r>
      <w:r w:rsidR="00925D20">
        <w:rPr>
          <w:rFonts w:cs="v4.2.0"/>
          <w:lang w:val="en-US" w:eastAsia="zh-CN"/>
        </w:rPr>
        <w:t xml:space="preserve">on </w:t>
      </w:r>
      <w:r w:rsidR="00925D20" w:rsidRPr="00336314">
        <w:rPr>
          <w:bCs/>
        </w:rPr>
        <w:t>RRM requirements for Rel-17 MUSIM gaps</w:t>
      </w:r>
      <w:r w:rsidR="00925D20">
        <w:rPr>
          <w:bCs/>
        </w:rPr>
        <w:t>. After discussion, the following conclusions are provided:</w:t>
      </w:r>
    </w:p>
    <w:p w14:paraId="67E3C0E7" w14:textId="5C94F41C" w:rsidR="00925D20" w:rsidRPr="00597415" w:rsidRDefault="00597415" w:rsidP="004244D9">
      <w:pPr>
        <w:jc w:val="both"/>
        <w:rPr>
          <w:b/>
        </w:rPr>
      </w:pPr>
      <w:r w:rsidRPr="00597415">
        <w:rPr>
          <w:b/>
        </w:rPr>
        <w:fldChar w:fldCharType="begin"/>
      </w:r>
      <w:r w:rsidRPr="00597415">
        <w:rPr>
          <w:rFonts w:cs="v4.2.0"/>
          <w:b/>
          <w:lang w:val="en-US" w:eastAsia="zh-CN"/>
        </w:rPr>
        <w:instrText xml:space="preserve"> REF _Ref110962587 \h </w:instrText>
      </w:r>
      <w:r>
        <w:rPr>
          <w:b/>
        </w:rPr>
        <w:instrText xml:space="preserve"> \* MERGEFORMAT </w:instrText>
      </w:r>
      <w:r w:rsidRPr="00597415">
        <w:rPr>
          <w:b/>
        </w:rPr>
      </w:r>
      <w:r w:rsidRPr="00597415">
        <w:rPr>
          <w:b/>
        </w:rPr>
        <w:fldChar w:fldCharType="separate"/>
      </w:r>
      <w:r w:rsidRPr="00597415">
        <w:rPr>
          <w:b/>
        </w:rPr>
        <w:t xml:space="preserve">Proposal </w:t>
      </w:r>
      <w:r w:rsidRPr="00597415">
        <w:rPr>
          <w:b/>
          <w:noProof/>
        </w:rPr>
        <w:t>1</w:t>
      </w:r>
      <w:r w:rsidRPr="00597415">
        <w:rPr>
          <w:b/>
        </w:rPr>
        <w:t>: priority-based gap collision handling introduced in concurrent gaps design can be reused for collisions between MUSIM gap and legacy measurement gap.</w:t>
      </w:r>
      <w:r w:rsidRPr="00597415">
        <w:rPr>
          <w:b/>
        </w:rPr>
        <w:fldChar w:fldCharType="end"/>
      </w:r>
    </w:p>
    <w:p w14:paraId="37BCFD2B" w14:textId="5965C451" w:rsidR="00597415" w:rsidRPr="00597415" w:rsidRDefault="00597415" w:rsidP="004244D9">
      <w:pPr>
        <w:jc w:val="both"/>
        <w:rPr>
          <w:b/>
        </w:rPr>
      </w:pPr>
      <w:r w:rsidRPr="00597415">
        <w:rPr>
          <w:b/>
        </w:rPr>
        <w:fldChar w:fldCharType="begin"/>
      </w:r>
      <w:r w:rsidRPr="00597415">
        <w:rPr>
          <w:rFonts w:cs="v4.2.0"/>
          <w:b/>
          <w:lang w:val="en-US" w:eastAsia="zh-CN"/>
        </w:rPr>
        <w:instrText xml:space="preserve"> REF _Ref110962591 \h </w:instrText>
      </w:r>
      <w:r>
        <w:rPr>
          <w:b/>
        </w:rPr>
        <w:instrText xml:space="preserve"> \* MERGEFORMAT </w:instrText>
      </w:r>
      <w:r w:rsidRPr="00597415">
        <w:rPr>
          <w:b/>
        </w:rPr>
      </w:r>
      <w:r w:rsidRPr="00597415">
        <w:rPr>
          <w:b/>
        </w:rPr>
        <w:fldChar w:fldCharType="separate"/>
      </w:r>
      <w:r w:rsidRPr="00597415">
        <w:rPr>
          <w:b/>
        </w:rPr>
        <w:t xml:space="preserve">Proposal </w:t>
      </w:r>
      <w:r w:rsidRPr="00597415">
        <w:rPr>
          <w:b/>
          <w:noProof/>
        </w:rPr>
        <w:t>2</w:t>
      </w:r>
      <w:r w:rsidRPr="00597415">
        <w:rPr>
          <w:b/>
        </w:rPr>
        <w:t>: RAN4 can further study gap-sharing based collisions handling in R18.</w:t>
      </w:r>
      <w:r w:rsidRPr="00597415">
        <w:rPr>
          <w:b/>
        </w:rPr>
        <w:fldChar w:fldCharType="end"/>
      </w:r>
    </w:p>
    <w:p w14:paraId="1D6002C2" w14:textId="302931B7" w:rsidR="00597415" w:rsidRPr="00597415" w:rsidRDefault="00597415" w:rsidP="004244D9">
      <w:pPr>
        <w:jc w:val="both"/>
        <w:rPr>
          <w:rFonts w:cs="v4.2.0"/>
          <w:b/>
          <w:lang w:val="en-US" w:eastAsia="zh-CN"/>
        </w:rPr>
      </w:pPr>
      <w:r w:rsidRPr="00597415">
        <w:rPr>
          <w:b/>
        </w:rPr>
        <w:fldChar w:fldCharType="begin"/>
      </w:r>
      <w:r w:rsidRPr="00597415">
        <w:rPr>
          <w:rFonts w:cs="v4.2.0"/>
          <w:b/>
          <w:lang w:val="en-US" w:eastAsia="zh-CN"/>
        </w:rPr>
        <w:instrText xml:space="preserve"> REF _Ref110962595 \h </w:instrText>
      </w:r>
      <w:r>
        <w:rPr>
          <w:b/>
        </w:rPr>
        <w:instrText xml:space="preserve"> \* MERGEFORMAT </w:instrText>
      </w:r>
      <w:r w:rsidRPr="00597415">
        <w:rPr>
          <w:b/>
        </w:rPr>
      </w:r>
      <w:r w:rsidRPr="00597415">
        <w:rPr>
          <w:b/>
        </w:rPr>
        <w:fldChar w:fldCharType="separate"/>
      </w:r>
      <w:r w:rsidRPr="00597415">
        <w:rPr>
          <w:b/>
        </w:rPr>
        <w:t xml:space="preserve">Proposal </w:t>
      </w:r>
      <w:r w:rsidRPr="00597415">
        <w:rPr>
          <w:b/>
          <w:noProof/>
        </w:rPr>
        <w:t>3</w:t>
      </w:r>
      <w:r w:rsidRPr="00597415">
        <w:rPr>
          <w:b/>
        </w:rPr>
        <w:t>: as baseline solution, UE can only perform gap-less L3 measurement and L1 operation outside MUSIM gap. Other solutions are not precluded to handle collision between MUSIM gap and SMTC/RS for L1 operation.</w:t>
      </w:r>
      <w:r w:rsidRPr="00597415">
        <w:rPr>
          <w:b/>
        </w:rPr>
        <w:fldChar w:fldCharType="end"/>
      </w: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1F1ED5F2" w:rsidR="00E20BE5" w:rsidRDefault="00CA74DF" w:rsidP="00AC5E60">
      <w:pPr>
        <w:pStyle w:val="Reference"/>
        <w:keepLines/>
        <w:numPr>
          <w:ilvl w:val="0"/>
          <w:numId w:val="12"/>
        </w:numPr>
      </w:pPr>
      <w:r w:rsidRPr="00CA74DF">
        <w:t>RP-221018</w:t>
      </w:r>
      <w:r w:rsidR="00AC5E60">
        <w:rPr>
          <w:rFonts w:hint="eastAsia"/>
          <w:lang w:eastAsia="zh-CN"/>
        </w:rPr>
        <w:t>,</w:t>
      </w:r>
      <w:r w:rsidR="00AC5E60">
        <w:rPr>
          <w:lang w:eastAsia="zh-CN"/>
        </w:rPr>
        <w:t xml:space="preserve"> </w:t>
      </w:r>
      <w:r w:rsidRPr="00CA74DF">
        <w:rPr>
          <w:lang w:eastAsia="zh-CN"/>
        </w:rPr>
        <w:t>New WID: Further Enhancements on NR and MR-DC Measurement Gaps and Measurements without Gaps</w:t>
      </w:r>
      <w:r w:rsidR="00AC5E60" w:rsidRPr="00CA74DF">
        <w:rPr>
          <w:lang w:eastAsia="zh-CN"/>
        </w:rPr>
        <w:t xml:space="preserve">, </w:t>
      </w:r>
      <w:r w:rsidRPr="00CA74DF">
        <w:rPr>
          <w:lang w:val="en-US" w:eastAsia="zh-CN"/>
        </w:rPr>
        <w:t>MediaTek Inc, Intel Corporation</w:t>
      </w:r>
    </w:p>
    <w:p w14:paraId="23CAE453" w14:textId="39A60FAE" w:rsidR="00CC654B" w:rsidRDefault="00CC654B" w:rsidP="00FE62E7">
      <w:pPr>
        <w:pStyle w:val="Reference"/>
        <w:keepLines/>
        <w:ind w:left="0" w:firstLine="0"/>
        <w:rPr>
          <w:lang w:eastAsia="zh-CN"/>
        </w:rPr>
      </w:pPr>
    </w:p>
    <w:p w14:paraId="32B463A6" w14:textId="4D5F9E30" w:rsidR="00CC654B" w:rsidRDefault="00CC654B" w:rsidP="00CC654B">
      <w:pPr>
        <w:pStyle w:val="Reference"/>
        <w:keepLines/>
        <w:rPr>
          <w:lang w:eastAsia="zh-CN"/>
        </w:rPr>
      </w:pPr>
    </w:p>
    <w:sectPr w:rsidR="00CC654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AEAB8" w14:textId="77777777" w:rsidR="002534C7" w:rsidRDefault="002534C7">
      <w:pPr>
        <w:spacing w:after="0"/>
      </w:pPr>
      <w:r>
        <w:separator/>
      </w:r>
    </w:p>
  </w:endnote>
  <w:endnote w:type="continuationSeparator" w:id="0">
    <w:p w14:paraId="653DFD1B" w14:textId="77777777" w:rsidR="002534C7" w:rsidRDefault="002534C7">
      <w:pPr>
        <w:spacing w:after="0"/>
      </w:pPr>
      <w:r>
        <w:continuationSeparator/>
      </w:r>
    </w:p>
  </w:endnote>
  <w:endnote w:type="continuationNotice" w:id="1">
    <w:p w14:paraId="79E62381" w14:textId="77777777" w:rsidR="002534C7" w:rsidRDefault="002534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2794D" w14:textId="77777777" w:rsidR="002534C7" w:rsidRDefault="002534C7">
      <w:pPr>
        <w:spacing w:after="0"/>
      </w:pPr>
      <w:r>
        <w:separator/>
      </w:r>
    </w:p>
  </w:footnote>
  <w:footnote w:type="continuationSeparator" w:id="0">
    <w:p w14:paraId="48FDD835" w14:textId="77777777" w:rsidR="002534C7" w:rsidRDefault="002534C7">
      <w:pPr>
        <w:spacing w:after="0"/>
      </w:pPr>
      <w:r>
        <w:continuationSeparator/>
      </w:r>
    </w:p>
  </w:footnote>
  <w:footnote w:type="continuationNotice" w:id="1">
    <w:p w14:paraId="6A2A42FF" w14:textId="77777777" w:rsidR="002534C7" w:rsidRDefault="002534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3582E"/>
    <w:multiLevelType w:val="hybridMultilevel"/>
    <w:tmpl w:val="DC16F61E"/>
    <w:lvl w:ilvl="0" w:tplc="03D8BFD4">
      <w:start w:val="9"/>
      <w:numFmt w:val="bullet"/>
      <w:lvlText w:val="-"/>
      <w:lvlJc w:val="left"/>
      <w:pPr>
        <w:ind w:left="460" w:hanging="360"/>
      </w:pPr>
      <w:rPr>
        <w:rFonts w:ascii="Times New Roman" w:eastAsia="MS Mincho"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1F4C1E"/>
    <w:multiLevelType w:val="hybridMultilevel"/>
    <w:tmpl w:val="49A4742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FA5898AE">
      <w:start w:val="6"/>
      <w:numFmt w:val="bullet"/>
      <w:lvlText w:val="-"/>
      <w:lvlJc w:val="left"/>
      <w:pPr>
        <w:ind w:left="4500" w:hanging="360"/>
      </w:pPr>
      <w:rPr>
        <w:rFonts w:ascii="Times New Roman" w:eastAsia="MS Mincho"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3551FBC"/>
    <w:multiLevelType w:val="hybridMultilevel"/>
    <w:tmpl w:val="330808D4"/>
    <w:lvl w:ilvl="0" w:tplc="AAF043B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FA94E02"/>
    <w:multiLevelType w:val="hybridMultilevel"/>
    <w:tmpl w:val="8F16BB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C403C4"/>
    <w:multiLevelType w:val="hybridMultilevel"/>
    <w:tmpl w:val="46023124"/>
    <w:lvl w:ilvl="0" w:tplc="1A48B846">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6AC2847"/>
    <w:multiLevelType w:val="hybridMultilevel"/>
    <w:tmpl w:val="F7A0748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9" w15:restartNumberingAfterBreak="0">
    <w:nsid w:val="71CE3703"/>
    <w:multiLevelType w:val="hybridMultilevel"/>
    <w:tmpl w:val="15D4CEC6"/>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3" w15:restartNumberingAfterBreak="0">
    <w:nsid w:val="7FF53C49"/>
    <w:multiLevelType w:val="hybridMultilevel"/>
    <w:tmpl w:val="1638DD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631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1"/>
  </w:num>
  <w:num w:numId="5" w16cid:durableId="648827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1"/>
  </w:num>
  <w:num w:numId="8" w16cid:durableId="1925916492">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7"/>
  </w:num>
  <w:num w:numId="11" w16cid:durableId="115023289">
    <w:abstractNumId w:val="38"/>
  </w:num>
  <w:num w:numId="12" w16cid:durableId="1175027039">
    <w:abstractNumId w:val="24"/>
  </w:num>
  <w:num w:numId="13" w16cid:durableId="1850169146">
    <w:abstractNumId w:val="10"/>
  </w:num>
  <w:num w:numId="14" w16cid:durableId="718627822">
    <w:abstractNumId w:val="18"/>
  </w:num>
  <w:num w:numId="15" w16cid:durableId="1863281194">
    <w:abstractNumId w:val="29"/>
  </w:num>
  <w:num w:numId="16" w16cid:durableId="490023290">
    <w:abstractNumId w:val="9"/>
  </w:num>
  <w:num w:numId="17" w16cid:durableId="1713963527">
    <w:abstractNumId w:val="20"/>
  </w:num>
  <w:num w:numId="18" w16cid:durableId="1688368487">
    <w:abstractNumId w:val="33"/>
  </w:num>
  <w:num w:numId="19" w16cid:durableId="648945821">
    <w:abstractNumId w:val="36"/>
  </w:num>
  <w:num w:numId="20" w16cid:durableId="1137916351">
    <w:abstractNumId w:val="26"/>
  </w:num>
  <w:num w:numId="21" w16cid:durableId="665591870">
    <w:abstractNumId w:val="2"/>
  </w:num>
  <w:num w:numId="22" w16cid:durableId="1624339352">
    <w:abstractNumId w:val="28"/>
  </w:num>
  <w:num w:numId="23" w16cid:durableId="798575467">
    <w:abstractNumId w:val="39"/>
  </w:num>
  <w:num w:numId="24" w16cid:durableId="36974427">
    <w:abstractNumId w:val="8"/>
  </w:num>
  <w:num w:numId="25" w16cid:durableId="1798642851">
    <w:abstractNumId w:val="21"/>
  </w:num>
  <w:num w:numId="26" w16cid:durableId="1429278413">
    <w:abstractNumId w:val="40"/>
  </w:num>
  <w:num w:numId="27" w16cid:durableId="1120420623">
    <w:abstractNumId w:val="0"/>
  </w:num>
  <w:num w:numId="28" w16cid:durableId="256520172">
    <w:abstractNumId w:val="19"/>
  </w:num>
  <w:num w:numId="29" w16cid:durableId="1944067180">
    <w:abstractNumId w:val="43"/>
  </w:num>
  <w:num w:numId="30" w16cid:durableId="379978865">
    <w:abstractNumId w:val="16"/>
  </w:num>
  <w:num w:numId="31" w16cid:durableId="73285402">
    <w:abstractNumId w:val="30"/>
  </w:num>
  <w:num w:numId="32" w16cid:durableId="53479769">
    <w:abstractNumId w:val="5"/>
  </w:num>
  <w:num w:numId="33" w16cid:durableId="1497650036">
    <w:abstractNumId w:val="35"/>
  </w:num>
  <w:num w:numId="34" w16cid:durableId="1272275768">
    <w:abstractNumId w:val="11"/>
  </w:num>
  <w:num w:numId="35" w16cid:durableId="480540044">
    <w:abstractNumId w:val="22"/>
  </w:num>
  <w:num w:numId="36" w16cid:durableId="1820999206">
    <w:abstractNumId w:val="27"/>
  </w:num>
  <w:num w:numId="37" w16cid:durableId="27068971">
    <w:abstractNumId w:val="15"/>
  </w:num>
  <w:num w:numId="38" w16cid:durableId="1673684540">
    <w:abstractNumId w:val="23"/>
  </w:num>
  <w:num w:numId="39" w16cid:durableId="689647860">
    <w:abstractNumId w:val="3"/>
  </w:num>
  <w:num w:numId="40" w16cid:durableId="836766221">
    <w:abstractNumId w:val="12"/>
  </w:num>
  <w:num w:numId="41" w16cid:durableId="2067408291">
    <w:abstractNumId w:val="34"/>
  </w:num>
  <w:num w:numId="42" w16cid:durableId="648173420">
    <w:abstractNumId w:val="25"/>
  </w:num>
  <w:num w:numId="43" w16cid:durableId="1501891455">
    <w:abstractNumId w:val="13"/>
  </w:num>
  <w:num w:numId="44" w16cid:durableId="776949457">
    <w:abstractNumId w:val="14"/>
  </w:num>
  <w:num w:numId="45" w16cid:durableId="493843727">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ru-R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0A96"/>
    <w:rsid w:val="00030F72"/>
    <w:rsid w:val="00031155"/>
    <w:rsid w:val="00031FC0"/>
    <w:rsid w:val="000324A0"/>
    <w:rsid w:val="0003285C"/>
    <w:rsid w:val="00032FB1"/>
    <w:rsid w:val="00032FC9"/>
    <w:rsid w:val="00033213"/>
    <w:rsid w:val="00033703"/>
    <w:rsid w:val="00034261"/>
    <w:rsid w:val="000349D1"/>
    <w:rsid w:val="000351EF"/>
    <w:rsid w:val="00035744"/>
    <w:rsid w:val="00035E3A"/>
    <w:rsid w:val="00035FFE"/>
    <w:rsid w:val="00036276"/>
    <w:rsid w:val="0003732D"/>
    <w:rsid w:val="000379E3"/>
    <w:rsid w:val="00040978"/>
    <w:rsid w:val="00040B6E"/>
    <w:rsid w:val="00040B9B"/>
    <w:rsid w:val="00041910"/>
    <w:rsid w:val="00041B0F"/>
    <w:rsid w:val="00041D90"/>
    <w:rsid w:val="00042374"/>
    <w:rsid w:val="0004301E"/>
    <w:rsid w:val="00043024"/>
    <w:rsid w:val="00043F26"/>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7005D"/>
    <w:rsid w:val="00070B7D"/>
    <w:rsid w:val="00071EB5"/>
    <w:rsid w:val="000721FE"/>
    <w:rsid w:val="0007333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331"/>
    <w:rsid w:val="00083811"/>
    <w:rsid w:val="00083C45"/>
    <w:rsid w:val="000851B5"/>
    <w:rsid w:val="0008566E"/>
    <w:rsid w:val="000858A1"/>
    <w:rsid w:val="000864C9"/>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E9C"/>
    <w:rsid w:val="000A2628"/>
    <w:rsid w:val="000A2975"/>
    <w:rsid w:val="000A35F8"/>
    <w:rsid w:val="000A3E09"/>
    <w:rsid w:val="000A3E2A"/>
    <w:rsid w:val="000A505A"/>
    <w:rsid w:val="000A595A"/>
    <w:rsid w:val="000A6346"/>
    <w:rsid w:val="000A67D0"/>
    <w:rsid w:val="000A7269"/>
    <w:rsid w:val="000A744B"/>
    <w:rsid w:val="000A7CED"/>
    <w:rsid w:val="000B13F2"/>
    <w:rsid w:val="000B19D0"/>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58F"/>
    <w:rsid w:val="000C5BE0"/>
    <w:rsid w:val="000C7506"/>
    <w:rsid w:val="000D050B"/>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145A"/>
    <w:rsid w:val="000E19A7"/>
    <w:rsid w:val="000E1B80"/>
    <w:rsid w:val="000E2726"/>
    <w:rsid w:val="000E2DC9"/>
    <w:rsid w:val="000E3321"/>
    <w:rsid w:val="000E350A"/>
    <w:rsid w:val="000E461C"/>
    <w:rsid w:val="000E497B"/>
    <w:rsid w:val="000E4B6B"/>
    <w:rsid w:val="000E5783"/>
    <w:rsid w:val="000E5D13"/>
    <w:rsid w:val="000E5EBF"/>
    <w:rsid w:val="000E608D"/>
    <w:rsid w:val="000E618A"/>
    <w:rsid w:val="000E690B"/>
    <w:rsid w:val="000E7098"/>
    <w:rsid w:val="000E74A7"/>
    <w:rsid w:val="000E7B55"/>
    <w:rsid w:val="000E7FE5"/>
    <w:rsid w:val="000F0B9E"/>
    <w:rsid w:val="000F0D9E"/>
    <w:rsid w:val="000F37FA"/>
    <w:rsid w:val="000F41DE"/>
    <w:rsid w:val="000F4522"/>
    <w:rsid w:val="000F4BEA"/>
    <w:rsid w:val="000F5983"/>
    <w:rsid w:val="000F73C0"/>
    <w:rsid w:val="000F7CF0"/>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6107"/>
    <w:rsid w:val="00136139"/>
    <w:rsid w:val="001378DE"/>
    <w:rsid w:val="00137A3D"/>
    <w:rsid w:val="00137C82"/>
    <w:rsid w:val="00140A62"/>
    <w:rsid w:val="001412B3"/>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D51"/>
    <w:rsid w:val="0015749B"/>
    <w:rsid w:val="0016034B"/>
    <w:rsid w:val="00161C57"/>
    <w:rsid w:val="001623E4"/>
    <w:rsid w:val="001629DA"/>
    <w:rsid w:val="00163FF3"/>
    <w:rsid w:val="001642E3"/>
    <w:rsid w:val="001643A5"/>
    <w:rsid w:val="001643D5"/>
    <w:rsid w:val="001650A1"/>
    <w:rsid w:val="001662C9"/>
    <w:rsid w:val="00166B14"/>
    <w:rsid w:val="0016767B"/>
    <w:rsid w:val="00167741"/>
    <w:rsid w:val="00167810"/>
    <w:rsid w:val="001679A5"/>
    <w:rsid w:val="00167A14"/>
    <w:rsid w:val="00167F60"/>
    <w:rsid w:val="00170779"/>
    <w:rsid w:val="001709B4"/>
    <w:rsid w:val="0017129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24F5"/>
    <w:rsid w:val="00183E47"/>
    <w:rsid w:val="0018422B"/>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321"/>
    <w:rsid w:val="00197F9A"/>
    <w:rsid w:val="001A02F4"/>
    <w:rsid w:val="001A04A3"/>
    <w:rsid w:val="001A06E2"/>
    <w:rsid w:val="001A1078"/>
    <w:rsid w:val="001A1BE6"/>
    <w:rsid w:val="001A2DA5"/>
    <w:rsid w:val="001A31AA"/>
    <w:rsid w:val="001A31D4"/>
    <w:rsid w:val="001A45C5"/>
    <w:rsid w:val="001A47EE"/>
    <w:rsid w:val="001A4C19"/>
    <w:rsid w:val="001A5127"/>
    <w:rsid w:val="001A53B3"/>
    <w:rsid w:val="001A5D9F"/>
    <w:rsid w:val="001A5FC6"/>
    <w:rsid w:val="001A6D6E"/>
    <w:rsid w:val="001A6F5E"/>
    <w:rsid w:val="001A7182"/>
    <w:rsid w:val="001B086B"/>
    <w:rsid w:val="001B099A"/>
    <w:rsid w:val="001B0B6E"/>
    <w:rsid w:val="001B0EEA"/>
    <w:rsid w:val="001B120B"/>
    <w:rsid w:val="001B1A8B"/>
    <w:rsid w:val="001B1D50"/>
    <w:rsid w:val="001B2951"/>
    <w:rsid w:val="001B3EE1"/>
    <w:rsid w:val="001B50A5"/>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D3C"/>
    <w:rsid w:val="001D0DC4"/>
    <w:rsid w:val="001D1853"/>
    <w:rsid w:val="001D3529"/>
    <w:rsid w:val="001D5057"/>
    <w:rsid w:val="001D54B0"/>
    <w:rsid w:val="001D5DEE"/>
    <w:rsid w:val="001D6D1A"/>
    <w:rsid w:val="001D6F61"/>
    <w:rsid w:val="001D714B"/>
    <w:rsid w:val="001D71A8"/>
    <w:rsid w:val="001D74F3"/>
    <w:rsid w:val="001D799B"/>
    <w:rsid w:val="001D7CC1"/>
    <w:rsid w:val="001E0341"/>
    <w:rsid w:val="001E03E0"/>
    <w:rsid w:val="001E0729"/>
    <w:rsid w:val="001E112D"/>
    <w:rsid w:val="001E1743"/>
    <w:rsid w:val="001E192F"/>
    <w:rsid w:val="001E1F4D"/>
    <w:rsid w:val="001E2D80"/>
    <w:rsid w:val="001E3EC1"/>
    <w:rsid w:val="001E45F1"/>
    <w:rsid w:val="001E598E"/>
    <w:rsid w:val="001E5A81"/>
    <w:rsid w:val="001E6177"/>
    <w:rsid w:val="001E62B5"/>
    <w:rsid w:val="001E69EF"/>
    <w:rsid w:val="001E7331"/>
    <w:rsid w:val="001E7419"/>
    <w:rsid w:val="001E7C2D"/>
    <w:rsid w:val="001E7E0F"/>
    <w:rsid w:val="001F076A"/>
    <w:rsid w:val="001F0A60"/>
    <w:rsid w:val="001F0BAC"/>
    <w:rsid w:val="001F179C"/>
    <w:rsid w:val="001F261C"/>
    <w:rsid w:val="001F4506"/>
    <w:rsid w:val="001F479A"/>
    <w:rsid w:val="001F517C"/>
    <w:rsid w:val="001F59EF"/>
    <w:rsid w:val="001F715B"/>
    <w:rsid w:val="001F7488"/>
    <w:rsid w:val="00201588"/>
    <w:rsid w:val="002018D3"/>
    <w:rsid w:val="00201E08"/>
    <w:rsid w:val="00201EF2"/>
    <w:rsid w:val="0020274C"/>
    <w:rsid w:val="00202ADF"/>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D4F"/>
    <w:rsid w:val="00214F3D"/>
    <w:rsid w:val="00215001"/>
    <w:rsid w:val="00215848"/>
    <w:rsid w:val="00216488"/>
    <w:rsid w:val="002171BB"/>
    <w:rsid w:val="002173D9"/>
    <w:rsid w:val="0022131E"/>
    <w:rsid w:val="00221ED4"/>
    <w:rsid w:val="00222631"/>
    <w:rsid w:val="002228D1"/>
    <w:rsid w:val="002230EB"/>
    <w:rsid w:val="002235E7"/>
    <w:rsid w:val="00223E14"/>
    <w:rsid w:val="002243DF"/>
    <w:rsid w:val="0022506B"/>
    <w:rsid w:val="00226529"/>
    <w:rsid w:val="0022679A"/>
    <w:rsid w:val="00226C4B"/>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43FF"/>
    <w:rsid w:val="00236B44"/>
    <w:rsid w:val="002379CE"/>
    <w:rsid w:val="00237B29"/>
    <w:rsid w:val="00237CD3"/>
    <w:rsid w:val="00237F96"/>
    <w:rsid w:val="002408BE"/>
    <w:rsid w:val="00241281"/>
    <w:rsid w:val="00241F1C"/>
    <w:rsid w:val="002421A4"/>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3CE"/>
    <w:rsid w:val="002534C7"/>
    <w:rsid w:val="00253551"/>
    <w:rsid w:val="0025373D"/>
    <w:rsid w:val="0025415F"/>
    <w:rsid w:val="002542BB"/>
    <w:rsid w:val="002547EB"/>
    <w:rsid w:val="00254AEF"/>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891"/>
    <w:rsid w:val="00277997"/>
    <w:rsid w:val="00277CA2"/>
    <w:rsid w:val="00277DD6"/>
    <w:rsid w:val="00280E39"/>
    <w:rsid w:val="00280F22"/>
    <w:rsid w:val="00281795"/>
    <w:rsid w:val="00282398"/>
    <w:rsid w:val="002825A1"/>
    <w:rsid w:val="0028322C"/>
    <w:rsid w:val="002835C8"/>
    <w:rsid w:val="00283B69"/>
    <w:rsid w:val="00283CE0"/>
    <w:rsid w:val="00283FE7"/>
    <w:rsid w:val="00284F70"/>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A668B"/>
    <w:rsid w:val="002B05CE"/>
    <w:rsid w:val="002B0A1B"/>
    <w:rsid w:val="002B15A0"/>
    <w:rsid w:val="002B3BDA"/>
    <w:rsid w:val="002B5728"/>
    <w:rsid w:val="002B5B5D"/>
    <w:rsid w:val="002B607F"/>
    <w:rsid w:val="002C0629"/>
    <w:rsid w:val="002C0884"/>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96A"/>
    <w:rsid w:val="002E5BF9"/>
    <w:rsid w:val="002E7E0D"/>
    <w:rsid w:val="002E7EFC"/>
    <w:rsid w:val="002F01F7"/>
    <w:rsid w:val="002F04C8"/>
    <w:rsid w:val="002F0628"/>
    <w:rsid w:val="002F0D78"/>
    <w:rsid w:val="002F0F0C"/>
    <w:rsid w:val="002F1056"/>
    <w:rsid w:val="002F11D7"/>
    <w:rsid w:val="002F1C0E"/>
    <w:rsid w:val="002F2AF3"/>
    <w:rsid w:val="002F33B8"/>
    <w:rsid w:val="002F38BB"/>
    <w:rsid w:val="002F3E1D"/>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6427"/>
    <w:rsid w:val="0030672C"/>
    <w:rsid w:val="00306E0E"/>
    <w:rsid w:val="00306F35"/>
    <w:rsid w:val="003104A5"/>
    <w:rsid w:val="00310B45"/>
    <w:rsid w:val="003110BE"/>
    <w:rsid w:val="00311897"/>
    <w:rsid w:val="0031198B"/>
    <w:rsid w:val="0031240D"/>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274EC"/>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680"/>
    <w:rsid w:val="00340C1B"/>
    <w:rsid w:val="0034137B"/>
    <w:rsid w:val="00341634"/>
    <w:rsid w:val="00341905"/>
    <w:rsid w:val="00341E35"/>
    <w:rsid w:val="0034219A"/>
    <w:rsid w:val="00342FE4"/>
    <w:rsid w:val="0034362E"/>
    <w:rsid w:val="003440A3"/>
    <w:rsid w:val="0034529D"/>
    <w:rsid w:val="00345588"/>
    <w:rsid w:val="003458C5"/>
    <w:rsid w:val="00346515"/>
    <w:rsid w:val="0034756F"/>
    <w:rsid w:val="0035099A"/>
    <w:rsid w:val="003514E0"/>
    <w:rsid w:val="003519AF"/>
    <w:rsid w:val="00352314"/>
    <w:rsid w:val="003527DD"/>
    <w:rsid w:val="00352C9D"/>
    <w:rsid w:val="003531A0"/>
    <w:rsid w:val="003542FC"/>
    <w:rsid w:val="00354AC7"/>
    <w:rsid w:val="00354E97"/>
    <w:rsid w:val="00355BEF"/>
    <w:rsid w:val="00356DED"/>
    <w:rsid w:val="00356FD9"/>
    <w:rsid w:val="003577EA"/>
    <w:rsid w:val="00360017"/>
    <w:rsid w:val="00360436"/>
    <w:rsid w:val="00360F8E"/>
    <w:rsid w:val="00361092"/>
    <w:rsid w:val="00362BA6"/>
    <w:rsid w:val="00362E22"/>
    <w:rsid w:val="00363F46"/>
    <w:rsid w:val="003640D5"/>
    <w:rsid w:val="00364101"/>
    <w:rsid w:val="003653F0"/>
    <w:rsid w:val="0036597E"/>
    <w:rsid w:val="00365C67"/>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4E4"/>
    <w:rsid w:val="003A49B5"/>
    <w:rsid w:val="003A5C3E"/>
    <w:rsid w:val="003A632C"/>
    <w:rsid w:val="003A7249"/>
    <w:rsid w:val="003A7912"/>
    <w:rsid w:val="003B036E"/>
    <w:rsid w:val="003B0971"/>
    <w:rsid w:val="003B0A14"/>
    <w:rsid w:val="003B1940"/>
    <w:rsid w:val="003B1A33"/>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D82"/>
    <w:rsid w:val="003E3E0E"/>
    <w:rsid w:val="003E3FA1"/>
    <w:rsid w:val="003E4DD4"/>
    <w:rsid w:val="003E535A"/>
    <w:rsid w:val="003E56D8"/>
    <w:rsid w:val="003E591F"/>
    <w:rsid w:val="003E5A06"/>
    <w:rsid w:val="003E6F84"/>
    <w:rsid w:val="003E749F"/>
    <w:rsid w:val="003E7AD5"/>
    <w:rsid w:val="003F0194"/>
    <w:rsid w:val="003F0596"/>
    <w:rsid w:val="003F072A"/>
    <w:rsid w:val="003F17BA"/>
    <w:rsid w:val="003F1DC4"/>
    <w:rsid w:val="003F3D76"/>
    <w:rsid w:val="003F4005"/>
    <w:rsid w:val="003F4307"/>
    <w:rsid w:val="003F436C"/>
    <w:rsid w:val="003F44B5"/>
    <w:rsid w:val="003F46D1"/>
    <w:rsid w:val="003F5B5D"/>
    <w:rsid w:val="003F6FBE"/>
    <w:rsid w:val="003F727B"/>
    <w:rsid w:val="003F77E2"/>
    <w:rsid w:val="004001C9"/>
    <w:rsid w:val="00400AD4"/>
    <w:rsid w:val="00400AE1"/>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3275"/>
    <w:rsid w:val="0042414A"/>
    <w:rsid w:val="004244D9"/>
    <w:rsid w:val="00424832"/>
    <w:rsid w:val="00424BCF"/>
    <w:rsid w:val="00424EAD"/>
    <w:rsid w:val="00425620"/>
    <w:rsid w:val="00425883"/>
    <w:rsid w:val="00426079"/>
    <w:rsid w:val="00426096"/>
    <w:rsid w:val="004261CD"/>
    <w:rsid w:val="004265AA"/>
    <w:rsid w:val="0042688A"/>
    <w:rsid w:val="00427BF8"/>
    <w:rsid w:val="0043093F"/>
    <w:rsid w:val="00431898"/>
    <w:rsid w:val="00431A03"/>
    <w:rsid w:val="004329E6"/>
    <w:rsid w:val="00432B5A"/>
    <w:rsid w:val="00432BF2"/>
    <w:rsid w:val="0043558F"/>
    <w:rsid w:val="0043632F"/>
    <w:rsid w:val="0043648C"/>
    <w:rsid w:val="00437054"/>
    <w:rsid w:val="004405DB"/>
    <w:rsid w:val="00440AC3"/>
    <w:rsid w:val="00440D73"/>
    <w:rsid w:val="00440D7A"/>
    <w:rsid w:val="00440EA2"/>
    <w:rsid w:val="00441909"/>
    <w:rsid w:val="00441AC0"/>
    <w:rsid w:val="00442549"/>
    <w:rsid w:val="00444AD6"/>
    <w:rsid w:val="00444F50"/>
    <w:rsid w:val="00446921"/>
    <w:rsid w:val="004505D5"/>
    <w:rsid w:val="004508F4"/>
    <w:rsid w:val="0045163F"/>
    <w:rsid w:val="00452702"/>
    <w:rsid w:val="004530B2"/>
    <w:rsid w:val="00454645"/>
    <w:rsid w:val="0045480D"/>
    <w:rsid w:val="00454FEA"/>
    <w:rsid w:val="004559A0"/>
    <w:rsid w:val="004564B4"/>
    <w:rsid w:val="004570AC"/>
    <w:rsid w:val="00457CEC"/>
    <w:rsid w:val="0046122B"/>
    <w:rsid w:val="00461410"/>
    <w:rsid w:val="004621F8"/>
    <w:rsid w:val="00462401"/>
    <w:rsid w:val="0046266B"/>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3C7C"/>
    <w:rsid w:val="00474181"/>
    <w:rsid w:val="00474920"/>
    <w:rsid w:val="00474C95"/>
    <w:rsid w:val="0047511F"/>
    <w:rsid w:val="00475BB2"/>
    <w:rsid w:val="00476399"/>
    <w:rsid w:val="0047674A"/>
    <w:rsid w:val="004769B6"/>
    <w:rsid w:val="00476E5B"/>
    <w:rsid w:val="00477737"/>
    <w:rsid w:val="00477C5F"/>
    <w:rsid w:val="00477E6A"/>
    <w:rsid w:val="00477EDE"/>
    <w:rsid w:val="00480051"/>
    <w:rsid w:val="004807A0"/>
    <w:rsid w:val="004807F5"/>
    <w:rsid w:val="00480D01"/>
    <w:rsid w:val="004817E8"/>
    <w:rsid w:val="004829AA"/>
    <w:rsid w:val="004831E3"/>
    <w:rsid w:val="00484B1D"/>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27C"/>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DE2"/>
    <w:rsid w:val="004B7524"/>
    <w:rsid w:val="004C00A5"/>
    <w:rsid w:val="004C04DF"/>
    <w:rsid w:val="004C094C"/>
    <w:rsid w:val="004C0BD4"/>
    <w:rsid w:val="004C0C33"/>
    <w:rsid w:val="004C3603"/>
    <w:rsid w:val="004C41CF"/>
    <w:rsid w:val="004C41DC"/>
    <w:rsid w:val="004C4764"/>
    <w:rsid w:val="004C48D3"/>
    <w:rsid w:val="004C4AF0"/>
    <w:rsid w:val="004C5887"/>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224E"/>
    <w:rsid w:val="004E22B0"/>
    <w:rsid w:val="004E2428"/>
    <w:rsid w:val="004E2D42"/>
    <w:rsid w:val="004E2F5E"/>
    <w:rsid w:val="004E348B"/>
    <w:rsid w:val="004E3516"/>
    <w:rsid w:val="004E3B4B"/>
    <w:rsid w:val="004E3D43"/>
    <w:rsid w:val="004E4D1D"/>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63B3"/>
    <w:rsid w:val="00507AA3"/>
    <w:rsid w:val="00507ED3"/>
    <w:rsid w:val="005102D5"/>
    <w:rsid w:val="00510895"/>
    <w:rsid w:val="0051133A"/>
    <w:rsid w:val="0051176D"/>
    <w:rsid w:val="00512086"/>
    <w:rsid w:val="00512227"/>
    <w:rsid w:val="0051253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4F5D"/>
    <w:rsid w:val="00525164"/>
    <w:rsid w:val="005260AB"/>
    <w:rsid w:val="00526356"/>
    <w:rsid w:val="005279B8"/>
    <w:rsid w:val="00530065"/>
    <w:rsid w:val="00532191"/>
    <w:rsid w:val="00532930"/>
    <w:rsid w:val="005329BC"/>
    <w:rsid w:val="00532B76"/>
    <w:rsid w:val="00533C6E"/>
    <w:rsid w:val="00534568"/>
    <w:rsid w:val="00535348"/>
    <w:rsid w:val="005353C8"/>
    <w:rsid w:val="00535F7C"/>
    <w:rsid w:val="0053629F"/>
    <w:rsid w:val="00536BA8"/>
    <w:rsid w:val="00536D04"/>
    <w:rsid w:val="005370B9"/>
    <w:rsid w:val="00537411"/>
    <w:rsid w:val="00537881"/>
    <w:rsid w:val="00537930"/>
    <w:rsid w:val="00537DF6"/>
    <w:rsid w:val="00540473"/>
    <w:rsid w:val="00541698"/>
    <w:rsid w:val="005429DC"/>
    <w:rsid w:val="00543181"/>
    <w:rsid w:val="005450E0"/>
    <w:rsid w:val="005458D3"/>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6AA"/>
    <w:rsid w:val="00557767"/>
    <w:rsid w:val="0056086D"/>
    <w:rsid w:val="005610EE"/>
    <w:rsid w:val="0056119B"/>
    <w:rsid w:val="00561EAD"/>
    <w:rsid w:val="00562102"/>
    <w:rsid w:val="00562109"/>
    <w:rsid w:val="005623BD"/>
    <w:rsid w:val="00562446"/>
    <w:rsid w:val="005631E1"/>
    <w:rsid w:val="0056322F"/>
    <w:rsid w:val="005639DB"/>
    <w:rsid w:val="00564D09"/>
    <w:rsid w:val="00566DDC"/>
    <w:rsid w:val="0056761B"/>
    <w:rsid w:val="00567828"/>
    <w:rsid w:val="005704EA"/>
    <w:rsid w:val="00570A63"/>
    <w:rsid w:val="005721B3"/>
    <w:rsid w:val="00572F88"/>
    <w:rsid w:val="005738D5"/>
    <w:rsid w:val="00573DD2"/>
    <w:rsid w:val="00574091"/>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CEF"/>
    <w:rsid w:val="00584799"/>
    <w:rsid w:val="00585490"/>
    <w:rsid w:val="00585964"/>
    <w:rsid w:val="00585D2B"/>
    <w:rsid w:val="005861C9"/>
    <w:rsid w:val="00586B0B"/>
    <w:rsid w:val="00587308"/>
    <w:rsid w:val="00587C75"/>
    <w:rsid w:val="00587CFE"/>
    <w:rsid w:val="0059003D"/>
    <w:rsid w:val="00590323"/>
    <w:rsid w:val="00592401"/>
    <w:rsid w:val="00592642"/>
    <w:rsid w:val="00592D57"/>
    <w:rsid w:val="0059408E"/>
    <w:rsid w:val="00594C22"/>
    <w:rsid w:val="00594C26"/>
    <w:rsid w:val="00594C68"/>
    <w:rsid w:val="00595549"/>
    <w:rsid w:val="005963D9"/>
    <w:rsid w:val="00596454"/>
    <w:rsid w:val="00597415"/>
    <w:rsid w:val="00597527"/>
    <w:rsid w:val="005A14E3"/>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42"/>
    <w:rsid w:val="005C109C"/>
    <w:rsid w:val="005C187E"/>
    <w:rsid w:val="005C19C4"/>
    <w:rsid w:val="005C23E3"/>
    <w:rsid w:val="005C258C"/>
    <w:rsid w:val="005C2E98"/>
    <w:rsid w:val="005C3FFD"/>
    <w:rsid w:val="005C41B8"/>
    <w:rsid w:val="005C470A"/>
    <w:rsid w:val="005C50FF"/>
    <w:rsid w:val="005C5309"/>
    <w:rsid w:val="005C5848"/>
    <w:rsid w:val="005C5F6B"/>
    <w:rsid w:val="005C628C"/>
    <w:rsid w:val="005C6832"/>
    <w:rsid w:val="005C688D"/>
    <w:rsid w:val="005C68EF"/>
    <w:rsid w:val="005C6C27"/>
    <w:rsid w:val="005C6EF7"/>
    <w:rsid w:val="005C6F3A"/>
    <w:rsid w:val="005C75D6"/>
    <w:rsid w:val="005D0320"/>
    <w:rsid w:val="005D1422"/>
    <w:rsid w:val="005D17C2"/>
    <w:rsid w:val="005D1A2C"/>
    <w:rsid w:val="005D1FA7"/>
    <w:rsid w:val="005D326E"/>
    <w:rsid w:val="005D3A5E"/>
    <w:rsid w:val="005D3D5C"/>
    <w:rsid w:val="005D3F08"/>
    <w:rsid w:val="005D41F4"/>
    <w:rsid w:val="005D4625"/>
    <w:rsid w:val="005D463B"/>
    <w:rsid w:val="005D4A33"/>
    <w:rsid w:val="005D4A3C"/>
    <w:rsid w:val="005D4D62"/>
    <w:rsid w:val="005D595E"/>
    <w:rsid w:val="005D64E5"/>
    <w:rsid w:val="005D6510"/>
    <w:rsid w:val="005D6ECE"/>
    <w:rsid w:val="005D7D48"/>
    <w:rsid w:val="005E089C"/>
    <w:rsid w:val="005E1828"/>
    <w:rsid w:val="005E1E9C"/>
    <w:rsid w:val="005E1FEF"/>
    <w:rsid w:val="005E217E"/>
    <w:rsid w:val="005E2C2C"/>
    <w:rsid w:val="005E345A"/>
    <w:rsid w:val="005E4261"/>
    <w:rsid w:val="005E477E"/>
    <w:rsid w:val="005E480F"/>
    <w:rsid w:val="005E4C48"/>
    <w:rsid w:val="005E64C8"/>
    <w:rsid w:val="005E6539"/>
    <w:rsid w:val="005E69DE"/>
    <w:rsid w:val="005E6EFD"/>
    <w:rsid w:val="005E769D"/>
    <w:rsid w:val="005E7966"/>
    <w:rsid w:val="005F0490"/>
    <w:rsid w:val="005F04E2"/>
    <w:rsid w:val="005F11C1"/>
    <w:rsid w:val="005F1A62"/>
    <w:rsid w:val="005F22AD"/>
    <w:rsid w:val="005F234D"/>
    <w:rsid w:val="005F421B"/>
    <w:rsid w:val="005F45B4"/>
    <w:rsid w:val="005F4753"/>
    <w:rsid w:val="005F4827"/>
    <w:rsid w:val="005F5183"/>
    <w:rsid w:val="005F5C81"/>
    <w:rsid w:val="005F5D6E"/>
    <w:rsid w:val="005F5D7F"/>
    <w:rsid w:val="005F5DE2"/>
    <w:rsid w:val="005F6885"/>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5CF"/>
    <w:rsid w:val="00623D36"/>
    <w:rsid w:val="00623F44"/>
    <w:rsid w:val="00624752"/>
    <w:rsid w:val="00624B1C"/>
    <w:rsid w:val="00625456"/>
    <w:rsid w:val="00625AD3"/>
    <w:rsid w:val="00626783"/>
    <w:rsid w:val="006271F5"/>
    <w:rsid w:val="00627326"/>
    <w:rsid w:val="0062732B"/>
    <w:rsid w:val="006273DB"/>
    <w:rsid w:val="006274F4"/>
    <w:rsid w:val="006278EE"/>
    <w:rsid w:val="006279ED"/>
    <w:rsid w:val="00627D4A"/>
    <w:rsid w:val="00630789"/>
    <w:rsid w:val="00630E6B"/>
    <w:rsid w:val="00631363"/>
    <w:rsid w:val="00631FED"/>
    <w:rsid w:val="00632015"/>
    <w:rsid w:val="006320AE"/>
    <w:rsid w:val="006321BB"/>
    <w:rsid w:val="00632D3A"/>
    <w:rsid w:val="00632E6B"/>
    <w:rsid w:val="00633379"/>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58B5"/>
    <w:rsid w:val="00646584"/>
    <w:rsid w:val="00646D9B"/>
    <w:rsid w:val="00646F3D"/>
    <w:rsid w:val="006476FB"/>
    <w:rsid w:val="00647B15"/>
    <w:rsid w:val="00647FAD"/>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99"/>
    <w:rsid w:val="006825D1"/>
    <w:rsid w:val="0068280F"/>
    <w:rsid w:val="00682A4D"/>
    <w:rsid w:val="00683608"/>
    <w:rsid w:val="00683642"/>
    <w:rsid w:val="00684184"/>
    <w:rsid w:val="00684AA6"/>
    <w:rsid w:val="00684C4F"/>
    <w:rsid w:val="006856C0"/>
    <w:rsid w:val="006861DA"/>
    <w:rsid w:val="00687C17"/>
    <w:rsid w:val="0069017A"/>
    <w:rsid w:val="00690490"/>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4B87"/>
    <w:rsid w:val="006A5575"/>
    <w:rsid w:val="006A6E83"/>
    <w:rsid w:val="006A7F66"/>
    <w:rsid w:val="006A7F70"/>
    <w:rsid w:val="006B0442"/>
    <w:rsid w:val="006B04EF"/>
    <w:rsid w:val="006B0964"/>
    <w:rsid w:val="006B1ABC"/>
    <w:rsid w:val="006B23F5"/>
    <w:rsid w:val="006B29D5"/>
    <w:rsid w:val="006B2AF3"/>
    <w:rsid w:val="006B4BDB"/>
    <w:rsid w:val="006B50FA"/>
    <w:rsid w:val="006B6661"/>
    <w:rsid w:val="006B6698"/>
    <w:rsid w:val="006B6E95"/>
    <w:rsid w:val="006B6F08"/>
    <w:rsid w:val="006B6F11"/>
    <w:rsid w:val="006C0355"/>
    <w:rsid w:val="006C0E2B"/>
    <w:rsid w:val="006C1085"/>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2FC"/>
    <w:rsid w:val="006F0A12"/>
    <w:rsid w:val="006F0BA8"/>
    <w:rsid w:val="006F0D1F"/>
    <w:rsid w:val="006F0EB1"/>
    <w:rsid w:val="006F0F10"/>
    <w:rsid w:val="006F1944"/>
    <w:rsid w:val="006F1F45"/>
    <w:rsid w:val="006F31B8"/>
    <w:rsid w:val="006F3318"/>
    <w:rsid w:val="006F392B"/>
    <w:rsid w:val="006F3F4C"/>
    <w:rsid w:val="006F4EAF"/>
    <w:rsid w:val="006F4F07"/>
    <w:rsid w:val="006F5135"/>
    <w:rsid w:val="006F56AE"/>
    <w:rsid w:val="006F5B07"/>
    <w:rsid w:val="006F6121"/>
    <w:rsid w:val="006F6264"/>
    <w:rsid w:val="00700960"/>
    <w:rsid w:val="00700AB6"/>
    <w:rsid w:val="00701B60"/>
    <w:rsid w:val="00701BF4"/>
    <w:rsid w:val="00701D30"/>
    <w:rsid w:val="00702525"/>
    <w:rsid w:val="00702C53"/>
    <w:rsid w:val="00704106"/>
    <w:rsid w:val="00704688"/>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65C"/>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4BE"/>
    <w:rsid w:val="00753964"/>
    <w:rsid w:val="00753F11"/>
    <w:rsid w:val="0075428B"/>
    <w:rsid w:val="00755098"/>
    <w:rsid w:val="00755A68"/>
    <w:rsid w:val="00755C20"/>
    <w:rsid w:val="00755DE8"/>
    <w:rsid w:val="00756D34"/>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CAC"/>
    <w:rsid w:val="007701AA"/>
    <w:rsid w:val="007704E1"/>
    <w:rsid w:val="00770934"/>
    <w:rsid w:val="007709FF"/>
    <w:rsid w:val="00770C52"/>
    <w:rsid w:val="00770D70"/>
    <w:rsid w:val="00770DAD"/>
    <w:rsid w:val="00771238"/>
    <w:rsid w:val="007717DE"/>
    <w:rsid w:val="00771980"/>
    <w:rsid w:val="00771C1F"/>
    <w:rsid w:val="00772389"/>
    <w:rsid w:val="00772586"/>
    <w:rsid w:val="007729AF"/>
    <w:rsid w:val="00772DAA"/>
    <w:rsid w:val="0077317B"/>
    <w:rsid w:val="00773373"/>
    <w:rsid w:val="00773A5A"/>
    <w:rsid w:val="00773F92"/>
    <w:rsid w:val="007741C0"/>
    <w:rsid w:val="00774BE4"/>
    <w:rsid w:val="00774D03"/>
    <w:rsid w:val="00775200"/>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465"/>
    <w:rsid w:val="00797890"/>
    <w:rsid w:val="00797C3B"/>
    <w:rsid w:val="007A02E7"/>
    <w:rsid w:val="007A0AEE"/>
    <w:rsid w:val="007A0FE4"/>
    <w:rsid w:val="007A1068"/>
    <w:rsid w:val="007A1117"/>
    <w:rsid w:val="007A12E6"/>
    <w:rsid w:val="007A1398"/>
    <w:rsid w:val="007A1613"/>
    <w:rsid w:val="007A277D"/>
    <w:rsid w:val="007A2CB1"/>
    <w:rsid w:val="007A2E2B"/>
    <w:rsid w:val="007A43CC"/>
    <w:rsid w:val="007A460A"/>
    <w:rsid w:val="007A47D8"/>
    <w:rsid w:val="007A487A"/>
    <w:rsid w:val="007A4A64"/>
    <w:rsid w:val="007A4EA5"/>
    <w:rsid w:val="007A5290"/>
    <w:rsid w:val="007A5E95"/>
    <w:rsid w:val="007A699C"/>
    <w:rsid w:val="007A6C40"/>
    <w:rsid w:val="007A6E52"/>
    <w:rsid w:val="007A79D6"/>
    <w:rsid w:val="007A79FC"/>
    <w:rsid w:val="007B0877"/>
    <w:rsid w:val="007B103D"/>
    <w:rsid w:val="007B2D31"/>
    <w:rsid w:val="007B2E0F"/>
    <w:rsid w:val="007B2F95"/>
    <w:rsid w:val="007B3E2E"/>
    <w:rsid w:val="007B3EC5"/>
    <w:rsid w:val="007B4654"/>
    <w:rsid w:val="007B4666"/>
    <w:rsid w:val="007B4A9D"/>
    <w:rsid w:val="007B4FF5"/>
    <w:rsid w:val="007B503F"/>
    <w:rsid w:val="007B5BBD"/>
    <w:rsid w:val="007B5E60"/>
    <w:rsid w:val="007B6563"/>
    <w:rsid w:val="007B6624"/>
    <w:rsid w:val="007B67FD"/>
    <w:rsid w:val="007B6DC8"/>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5D4"/>
    <w:rsid w:val="007D38AC"/>
    <w:rsid w:val="007D438A"/>
    <w:rsid w:val="007D46A9"/>
    <w:rsid w:val="007D4C6D"/>
    <w:rsid w:val="007D5A11"/>
    <w:rsid w:val="007D5A49"/>
    <w:rsid w:val="007D627E"/>
    <w:rsid w:val="007D722C"/>
    <w:rsid w:val="007D7386"/>
    <w:rsid w:val="007D786A"/>
    <w:rsid w:val="007D7F1F"/>
    <w:rsid w:val="007E0190"/>
    <w:rsid w:val="007E04DF"/>
    <w:rsid w:val="007E14DC"/>
    <w:rsid w:val="007E15A9"/>
    <w:rsid w:val="007E2417"/>
    <w:rsid w:val="007E2565"/>
    <w:rsid w:val="007E260D"/>
    <w:rsid w:val="007E32C7"/>
    <w:rsid w:val="007E44F9"/>
    <w:rsid w:val="007E460F"/>
    <w:rsid w:val="007E53EC"/>
    <w:rsid w:val="007E7D18"/>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5F5"/>
    <w:rsid w:val="00835638"/>
    <w:rsid w:val="0083572B"/>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27A"/>
    <w:rsid w:val="0084435B"/>
    <w:rsid w:val="008444A8"/>
    <w:rsid w:val="0084470B"/>
    <w:rsid w:val="00844889"/>
    <w:rsid w:val="008448D7"/>
    <w:rsid w:val="008453CB"/>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C9E"/>
    <w:rsid w:val="008555D4"/>
    <w:rsid w:val="0085570D"/>
    <w:rsid w:val="008558CB"/>
    <w:rsid w:val="008570F5"/>
    <w:rsid w:val="00857127"/>
    <w:rsid w:val="0085733A"/>
    <w:rsid w:val="00857B7F"/>
    <w:rsid w:val="00857D66"/>
    <w:rsid w:val="0086001C"/>
    <w:rsid w:val="008601F0"/>
    <w:rsid w:val="00860F1F"/>
    <w:rsid w:val="0086156B"/>
    <w:rsid w:val="00861A1B"/>
    <w:rsid w:val="00862350"/>
    <w:rsid w:val="00862FE2"/>
    <w:rsid w:val="00863436"/>
    <w:rsid w:val="0086358D"/>
    <w:rsid w:val="00863A3E"/>
    <w:rsid w:val="00864022"/>
    <w:rsid w:val="00864D99"/>
    <w:rsid w:val="00866398"/>
    <w:rsid w:val="00866672"/>
    <w:rsid w:val="00867271"/>
    <w:rsid w:val="0087024B"/>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00C"/>
    <w:rsid w:val="008806E4"/>
    <w:rsid w:val="008808D6"/>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1816"/>
    <w:rsid w:val="008A2144"/>
    <w:rsid w:val="008A244A"/>
    <w:rsid w:val="008A258A"/>
    <w:rsid w:val="008A2DA5"/>
    <w:rsid w:val="008A35B3"/>
    <w:rsid w:val="008A37E7"/>
    <w:rsid w:val="008A3CDD"/>
    <w:rsid w:val="008A3F49"/>
    <w:rsid w:val="008A46D5"/>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27E6"/>
    <w:rsid w:val="008C3768"/>
    <w:rsid w:val="008C3973"/>
    <w:rsid w:val="008C3DB1"/>
    <w:rsid w:val="008C4B4B"/>
    <w:rsid w:val="008C4C53"/>
    <w:rsid w:val="008C56BD"/>
    <w:rsid w:val="008C789E"/>
    <w:rsid w:val="008D0864"/>
    <w:rsid w:val="008D17B4"/>
    <w:rsid w:val="008D1E56"/>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1BBC"/>
    <w:rsid w:val="008E2D2C"/>
    <w:rsid w:val="008E2F46"/>
    <w:rsid w:val="008E3007"/>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8EC"/>
    <w:rsid w:val="008F6D79"/>
    <w:rsid w:val="008F785A"/>
    <w:rsid w:val="0090067C"/>
    <w:rsid w:val="00901624"/>
    <w:rsid w:val="00902212"/>
    <w:rsid w:val="009024F8"/>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E0D"/>
    <w:rsid w:val="00912807"/>
    <w:rsid w:val="00913B04"/>
    <w:rsid w:val="00913D4D"/>
    <w:rsid w:val="009156E7"/>
    <w:rsid w:val="00915769"/>
    <w:rsid w:val="009168DE"/>
    <w:rsid w:val="00917A23"/>
    <w:rsid w:val="009207C4"/>
    <w:rsid w:val="00921225"/>
    <w:rsid w:val="00921458"/>
    <w:rsid w:val="00921C43"/>
    <w:rsid w:val="0092251F"/>
    <w:rsid w:val="00922EEE"/>
    <w:rsid w:val="00922F8F"/>
    <w:rsid w:val="009233BB"/>
    <w:rsid w:val="009236DA"/>
    <w:rsid w:val="00923A06"/>
    <w:rsid w:val="009241E7"/>
    <w:rsid w:val="00924A1A"/>
    <w:rsid w:val="00925192"/>
    <w:rsid w:val="009259E6"/>
    <w:rsid w:val="00925D20"/>
    <w:rsid w:val="00925DE2"/>
    <w:rsid w:val="00926187"/>
    <w:rsid w:val="00926483"/>
    <w:rsid w:val="00927186"/>
    <w:rsid w:val="009308B0"/>
    <w:rsid w:val="00931141"/>
    <w:rsid w:val="009312F2"/>
    <w:rsid w:val="00931573"/>
    <w:rsid w:val="00931A76"/>
    <w:rsid w:val="00931E76"/>
    <w:rsid w:val="00931FC0"/>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6F5"/>
    <w:rsid w:val="00963F1B"/>
    <w:rsid w:val="009642CA"/>
    <w:rsid w:val="00964981"/>
    <w:rsid w:val="0096695B"/>
    <w:rsid w:val="00967295"/>
    <w:rsid w:val="009673B5"/>
    <w:rsid w:val="00967702"/>
    <w:rsid w:val="00970A7C"/>
    <w:rsid w:val="009711DA"/>
    <w:rsid w:val="00971527"/>
    <w:rsid w:val="009715AD"/>
    <w:rsid w:val="0097246A"/>
    <w:rsid w:val="0097255A"/>
    <w:rsid w:val="00972598"/>
    <w:rsid w:val="00973033"/>
    <w:rsid w:val="009737DD"/>
    <w:rsid w:val="0097380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A08AF"/>
    <w:rsid w:val="009A0CB6"/>
    <w:rsid w:val="009A10CD"/>
    <w:rsid w:val="009A14DC"/>
    <w:rsid w:val="009A1CE7"/>
    <w:rsid w:val="009A1EE8"/>
    <w:rsid w:val="009A2304"/>
    <w:rsid w:val="009A3385"/>
    <w:rsid w:val="009A43E9"/>
    <w:rsid w:val="009A5000"/>
    <w:rsid w:val="009A58A8"/>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2133"/>
    <w:rsid w:val="009C2247"/>
    <w:rsid w:val="009C27B3"/>
    <w:rsid w:val="009C2C5E"/>
    <w:rsid w:val="009C2E39"/>
    <w:rsid w:val="009C2E5C"/>
    <w:rsid w:val="009C3699"/>
    <w:rsid w:val="009C37E6"/>
    <w:rsid w:val="009C42E6"/>
    <w:rsid w:val="009C523D"/>
    <w:rsid w:val="009C6971"/>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71C"/>
    <w:rsid w:val="00A05D91"/>
    <w:rsid w:val="00A068F2"/>
    <w:rsid w:val="00A06EFF"/>
    <w:rsid w:val="00A07372"/>
    <w:rsid w:val="00A07F85"/>
    <w:rsid w:val="00A10022"/>
    <w:rsid w:val="00A10035"/>
    <w:rsid w:val="00A10601"/>
    <w:rsid w:val="00A10C10"/>
    <w:rsid w:val="00A11551"/>
    <w:rsid w:val="00A11575"/>
    <w:rsid w:val="00A117FF"/>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C07"/>
    <w:rsid w:val="00A64E58"/>
    <w:rsid w:val="00A64E9F"/>
    <w:rsid w:val="00A64F18"/>
    <w:rsid w:val="00A654B3"/>
    <w:rsid w:val="00A66879"/>
    <w:rsid w:val="00A66C33"/>
    <w:rsid w:val="00A6710B"/>
    <w:rsid w:val="00A672A2"/>
    <w:rsid w:val="00A672F0"/>
    <w:rsid w:val="00A707EA"/>
    <w:rsid w:val="00A70CF9"/>
    <w:rsid w:val="00A71451"/>
    <w:rsid w:val="00A71652"/>
    <w:rsid w:val="00A7168C"/>
    <w:rsid w:val="00A71CA3"/>
    <w:rsid w:val="00A71FC8"/>
    <w:rsid w:val="00A73F80"/>
    <w:rsid w:val="00A74196"/>
    <w:rsid w:val="00A74252"/>
    <w:rsid w:val="00A742CB"/>
    <w:rsid w:val="00A74735"/>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3BA5"/>
    <w:rsid w:val="00A94508"/>
    <w:rsid w:val="00A95101"/>
    <w:rsid w:val="00A954CB"/>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3D26"/>
    <w:rsid w:val="00AB4375"/>
    <w:rsid w:val="00AB44B9"/>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0D8"/>
    <w:rsid w:val="00AE6BBB"/>
    <w:rsid w:val="00AE6E3E"/>
    <w:rsid w:val="00AE75B5"/>
    <w:rsid w:val="00AE77B1"/>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2280"/>
    <w:rsid w:val="00B02D9E"/>
    <w:rsid w:val="00B0307A"/>
    <w:rsid w:val="00B030CB"/>
    <w:rsid w:val="00B0340F"/>
    <w:rsid w:val="00B05341"/>
    <w:rsid w:val="00B06F6C"/>
    <w:rsid w:val="00B0734C"/>
    <w:rsid w:val="00B073CB"/>
    <w:rsid w:val="00B0774E"/>
    <w:rsid w:val="00B106AA"/>
    <w:rsid w:val="00B10FCB"/>
    <w:rsid w:val="00B120E6"/>
    <w:rsid w:val="00B12A56"/>
    <w:rsid w:val="00B12CD4"/>
    <w:rsid w:val="00B131B8"/>
    <w:rsid w:val="00B13A19"/>
    <w:rsid w:val="00B14182"/>
    <w:rsid w:val="00B14494"/>
    <w:rsid w:val="00B15C0B"/>
    <w:rsid w:val="00B15D2E"/>
    <w:rsid w:val="00B16A96"/>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39F"/>
    <w:rsid w:val="00B47435"/>
    <w:rsid w:val="00B47797"/>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41E"/>
    <w:rsid w:val="00B7162C"/>
    <w:rsid w:val="00B71728"/>
    <w:rsid w:val="00B7195C"/>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92D"/>
    <w:rsid w:val="00B80F98"/>
    <w:rsid w:val="00B816FC"/>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B90"/>
    <w:rsid w:val="00B92BAC"/>
    <w:rsid w:val="00B9335F"/>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56B6"/>
    <w:rsid w:val="00BA6849"/>
    <w:rsid w:val="00BA6911"/>
    <w:rsid w:val="00BA6B5B"/>
    <w:rsid w:val="00BB0253"/>
    <w:rsid w:val="00BB1B41"/>
    <w:rsid w:val="00BB2F16"/>
    <w:rsid w:val="00BB3566"/>
    <w:rsid w:val="00BB35F0"/>
    <w:rsid w:val="00BB362F"/>
    <w:rsid w:val="00BB4300"/>
    <w:rsid w:val="00BB4D3C"/>
    <w:rsid w:val="00BB4F10"/>
    <w:rsid w:val="00BB64B2"/>
    <w:rsid w:val="00BB72F0"/>
    <w:rsid w:val="00BB75E2"/>
    <w:rsid w:val="00BB7855"/>
    <w:rsid w:val="00BB7BDE"/>
    <w:rsid w:val="00BB7F02"/>
    <w:rsid w:val="00BB7FAA"/>
    <w:rsid w:val="00BC00F9"/>
    <w:rsid w:val="00BC091F"/>
    <w:rsid w:val="00BC097A"/>
    <w:rsid w:val="00BC0C4E"/>
    <w:rsid w:val="00BC14E6"/>
    <w:rsid w:val="00BC159D"/>
    <w:rsid w:val="00BC2429"/>
    <w:rsid w:val="00BC33DB"/>
    <w:rsid w:val="00BC4566"/>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2F9F"/>
    <w:rsid w:val="00BE454B"/>
    <w:rsid w:val="00BE4AEE"/>
    <w:rsid w:val="00BE4EC8"/>
    <w:rsid w:val="00BE5C1E"/>
    <w:rsid w:val="00BE64A0"/>
    <w:rsid w:val="00BE6DE9"/>
    <w:rsid w:val="00BE703B"/>
    <w:rsid w:val="00BF2130"/>
    <w:rsid w:val="00BF2B7D"/>
    <w:rsid w:val="00BF4225"/>
    <w:rsid w:val="00BF509F"/>
    <w:rsid w:val="00BF556F"/>
    <w:rsid w:val="00BF58B4"/>
    <w:rsid w:val="00BF696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6E2"/>
    <w:rsid w:val="00C15B76"/>
    <w:rsid w:val="00C15D4C"/>
    <w:rsid w:val="00C1609D"/>
    <w:rsid w:val="00C177A7"/>
    <w:rsid w:val="00C17BCB"/>
    <w:rsid w:val="00C17CCD"/>
    <w:rsid w:val="00C17DBC"/>
    <w:rsid w:val="00C21B81"/>
    <w:rsid w:val="00C21DD7"/>
    <w:rsid w:val="00C21FA8"/>
    <w:rsid w:val="00C222BD"/>
    <w:rsid w:val="00C22D3E"/>
    <w:rsid w:val="00C236B6"/>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40FE"/>
    <w:rsid w:val="00C549AD"/>
    <w:rsid w:val="00C54AAD"/>
    <w:rsid w:val="00C54E35"/>
    <w:rsid w:val="00C552B8"/>
    <w:rsid w:val="00C553B1"/>
    <w:rsid w:val="00C555D3"/>
    <w:rsid w:val="00C5567B"/>
    <w:rsid w:val="00C55CCF"/>
    <w:rsid w:val="00C56CFF"/>
    <w:rsid w:val="00C57A07"/>
    <w:rsid w:val="00C6064D"/>
    <w:rsid w:val="00C6098C"/>
    <w:rsid w:val="00C61408"/>
    <w:rsid w:val="00C61659"/>
    <w:rsid w:val="00C62453"/>
    <w:rsid w:val="00C6256B"/>
    <w:rsid w:val="00C62D3F"/>
    <w:rsid w:val="00C638F0"/>
    <w:rsid w:val="00C655B9"/>
    <w:rsid w:val="00C664F1"/>
    <w:rsid w:val="00C674FA"/>
    <w:rsid w:val="00C675D9"/>
    <w:rsid w:val="00C67B6F"/>
    <w:rsid w:val="00C708AB"/>
    <w:rsid w:val="00C70C2A"/>
    <w:rsid w:val="00C70DE2"/>
    <w:rsid w:val="00C71854"/>
    <w:rsid w:val="00C72A48"/>
    <w:rsid w:val="00C72CCA"/>
    <w:rsid w:val="00C73028"/>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3068"/>
    <w:rsid w:val="00C9366E"/>
    <w:rsid w:val="00C936FD"/>
    <w:rsid w:val="00C93B96"/>
    <w:rsid w:val="00C94241"/>
    <w:rsid w:val="00C94242"/>
    <w:rsid w:val="00C955B7"/>
    <w:rsid w:val="00C96036"/>
    <w:rsid w:val="00C965DA"/>
    <w:rsid w:val="00C97473"/>
    <w:rsid w:val="00C97ED2"/>
    <w:rsid w:val="00CA003A"/>
    <w:rsid w:val="00CA0200"/>
    <w:rsid w:val="00CA03C9"/>
    <w:rsid w:val="00CA0B7B"/>
    <w:rsid w:val="00CA0BD0"/>
    <w:rsid w:val="00CA2170"/>
    <w:rsid w:val="00CA2C52"/>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6F7"/>
    <w:rsid w:val="00CB3989"/>
    <w:rsid w:val="00CB43E2"/>
    <w:rsid w:val="00CB4828"/>
    <w:rsid w:val="00CB486B"/>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25D0"/>
    <w:rsid w:val="00CD323A"/>
    <w:rsid w:val="00CD32D4"/>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361"/>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4215"/>
    <w:rsid w:val="00D34302"/>
    <w:rsid w:val="00D3588A"/>
    <w:rsid w:val="00D35BF9"/>
    <w:rsid w:val="00D35D79"/>
    <w:rsid w:val="00D40515"/>
    <w:rsid w:val="00D40575"/>
    <w:rsid w:val="00D41809"/>
    <w:rsid w:val="00D41AE4"/>
    <w:rsid w:val="00D41FA8"/>
    <w:rsid w:val="00D41FA9"/>
    <w:rsid w:val="00D424C9"/>
    <w:rsid w:val="00D427F6"/>
    <w:rsid w:val="00D42E3A"/>
    <w:rsid w:val="00D42EDD"/>
    <w:rsid w:val="00D438E7"/>
    <w:rsid w:val="00D43CDE"/>
    <w:rsid w:val="00D43E1B"/>
    <w:rsid w:val="00D4436C"/>
    <w:rsid w:val="00D4519E"/>
    <w:rsid w:val="00D45EC9"/>
    <w:rsid w:val="00D45FF8"/>
    <w:rsid w:val="00D4650E"/>
    <w:rsid w:val="00D4681B"/>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FC9"/>
    <w:rsid w:val="00D55393"/>
    <w:rsid w:val="00D5541B"/>
    <w:rsid w:val="00D55550"/>
    <w:rsid w:val="00D56190"/>
    <w:rsid w:val="00D56568"/>
    <w:rsid w:val="00D56CF5"/>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D1C"/>
    <w:rsid w:val="00DA6E01"/>
    <w:rsid w:val="00DA70EA"/>
    <w:rsid w:val="00DA7545"/>
    <w:rsid w:val="00DA79A9"/>
    <w:rsid w:val="00DA7CE5"/>
    <w:rsid w:val="00DA7E76"/>
    <w:rsid w:val="00DB0561"/>
    <w:rsid w:val="00DB228B"/>
    <w:rsid w:val="00DB266C"/>
    <w:rsid w:val="00DB3D88"/>
    <w:rsid w:val="00DB42D1"/>
    <w:rsid w:val="00DB4796"/>
    <w:rsid w:val="00DB4A0B"/>
    <w:rsid w:val="00DB4B6E"/>
    <w:rsid w:val="00DB507B"/>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8EB"/>
    <w:rsid w:val="00DF5A14"/>
    <w:rsid w:val="00DF6B6D"/>
    <w:rsid w:val="00DF6F13"/>
    <w:rsid w:val="00DF797C"/>
    <w:rsid w:val="00DF7D07"/>
    <w:rsid w:val="00DF7E69"/>
    <w:rsid w:val="00E0004A"/>
    <w:rsid w:val="00E00625"/>
    <w:rsid w:val="00E0144E"/>
    <w:rsid w:val="00E01544"/>
    <w:rsid w:val="00E018FF"/>
    <w:rsid w:val="00E01D86"/>
    <w:rsid w:val="00E01ECC"/>
    <w:rsid w:val="00E02017"/>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752"/>
    <w:rsid w:val="00E15BE2"/>
    <w:rsid w:val="00E1610E"/>
    <w:rsid w:val="00E16B8C"/>
    <w:rsid w:val="00E16F19"/>
    <w:rsid w:val="00E17627"/>
    <w:rsid w:val="00E178E2"/>
    <w:rsid w:val="00E178FC"/>
    <w:rsid w:val="00E204FF"/>
    <w:rsid w:val="00E207A0"/>
    <w:rsid w:val="00E209E6"/>
    <w:rsid w:val="00E20AD4"/>
    <w:rsid w:val="00E20BE5"/>
    <w:rsid w:val="00E21077"/>
    <w:rsid w:val="00E214E9"/>
    <w:rsid w:val="00E215A1"/>
    <w:rsid w:val="00E2190F"/>
    <w:rsid w:val="00E21912"/>
    <w:rsid w:val="00E225DD"/>
    <w:rsid w:val="00E22C9F"/>
    <w:rsid w:val="00E23B5A"/>
    <w:rsid w:val="00E248E8"/>
    <w:rsid w:val="00E25719"/>
    <w:rsid w:val="00E257CD"/>
    <w:rsid w:val="00E25818"/>
    <w:rsid w:val="00E26DB3"/>
    <w:rsid w:val="00E27B13"/>
    <w:rsid w:val="00E300E6"/>
    <w:rsid w:val="00E302B0"/>
    <w:rsid w:val="00E3099D"/>
    <w:rsid w:val="00E30A81"/>
    <w:rsid w:val="00E3134C"/>
    <w:rsid w:val="00E315FB"/>
    <w:rsid w:val="00E3273E"/>
    <w:rsid w:val="00E32921"/>
    <w:rsid w:val="00E32B41"/>
    <w:rsid w:val="00E32C5C"/>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3370"/>
    <w:rsid w:val="00E441A5"/>
    <w:rsid w:val="00E44659"/>
    <w:rsid w:val="00E44F2B"/>
    <w:rsid w:val="00E4677A"/>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ABD"/>
    <w:rsid w:val="00EB7EBD"/>
    <w:rsid w:val="00EC0262"/>
    <w:rsid w:val="00EC1967"/>
    <w:rsid w:val="00EC2C55"/>
    <w:rsid w:val="00EC3220"/>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63B"/>
    <w:rsid w:val="00EF5E6B"/>
    <w:rsid w:val="00EF646C"/>
    <w:rsid w:val="00EF67FA"/>
    <w:rsid w:val="00EF7553"/>
    <w:rsid w:val="00EF77AD"/>
    <w:rsid w:val="00EF7D8B"/>
    <w:rsid w:val="00F00128"/>
    <w:rsid w:val="00F00F5B"/>
    <w:rsid w:val="00F0140E"/>
    <w:rsid w:val="00F031D3"/>
    <w:rsid w:val="00F03224"/>
    <w:rsid w:val="00F03C12"/>
    <w:rsid w:val="00F041D2"/>
    <w:rsid w:val="00F04400"/>
    <w:rsid w:val="00F04CD9"/>
    <w:rsid w:val="00F05C59"/>
    <w:rsid w:val="00F0633B"/>
    <w:rsid w:val="00F0662A"/>
    <w:rsid w:val="00F073C2"/>
    <w:rsid w:val="00F078F6"/>
    <w:rsid w:val="00F0799C"/>
    <w:rsid w:val="00F1023A"/>
    <w:rsid w:val="00F10DD6"/>
    <w:rsid w:val="00F1186A"/>
    <w:rsid w:val="00F11F0C"/>
    <w:rsid w:val="00F11FA3"/>
    <w:rsid w:val="00F128BC"/>
    <w:rsid w:val="00F12DB9"/>
    <w:rsid w:val="00F133AD"/>
    <w:rsid w:val="00F1373A"/>
    <w:rsid w:val="00F13ED4"/>
    <w:rsid w:val="00F14337"/>
    <w:rsid w:val="00F1488B"/>
    <w:rsid w:val="00F149B9"/>
    <w:rsid w:val="00F14AFE"/>
    <w:rsid w:val="00F154C2"/>
    <w:rsid w:val="00F15962"/>
    <w:rsid w:val="00F1596E"/>
    <w:rsid w:val="00F161F8"/>
    <w:rsid w:val="00F164FB"/>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521F"/>
    <w:rsid w:val="00F5533F"/>
    <w:rsid w:val="00F60460"/>
    <w:rsid w:val="00F608B1"/>
    <w:rsid w:val="00F60DD9"/>
    <w:rsid w:val="00F61423"/>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0D4"/>
    <w:rsid w:val="00F7264F"/>
    <w:rsid w:val="00F7406D"/>
    <w:rsid w:val="00F74792"/>
    <w:rsid w:val="00F74DE3"/>
    <w:rsid w:val="00F75964"/>
    <w:rsid w:val="00F75B1A"/>
    <w:rsid w:val="00F75B79"/>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54A"/>
    <w:rsid w:val="00FA1560"/>
    <w:rsid w:val="00FA16EE"/>
    <w:rsid w:val="00FA181D"/>
    <w:rsid w:val="00FA207A"/>
    <w:rsid w:val="00FA25D4"/>
    <w:rsid w:val="00FA2639"/>
    <w:rsid w:val="00FA3847"/>
    <w:rsid w:val="00FA39BE"/>
    <w:rsid w:val="00FA3E46"/>
    <w:rsid w:val="00FA49A7"/>
    <w:rsid w:val="00FA5459"/>
    <w:rsid w:val="00FA586A"/>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6B7"/>
    <w:rsid w:val="00FB5884"/>
    <w:rsid w:val="00FB620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21"/>
      </w:numPr>
    </w:pPr>
  </w:style>
  <w:style w:type="numbering" w:customStyle="1" w:styleId="CurrentList2">
    <w:name w:val="Current List2"/>
    <w:uiPriority w:val="99"/>
    <w:rsid w:val="003F44B5"/>
    <w:pPr>
      <w:numPr>
        <w:numId w:val="36"/>
      </w:numPr>
    </w:pPr>
  </w:style>
  <w:style w:type="numbering" w:customStyle="1" w:styleId="CurrentList3">
    <w:name w:val="Current List3"/>
    <w:uiPriority w:val="99"/>
    <w:rsid w:val="003F44B5"/>
    <w:pPr>
      <w:numPr>
        <w:numId w:val="37"/>
      </w:numPr>
    </w:pPr>
  </w:style>
  <w:style w:type="numbering" w:customStyle="1" w:styleId="CurrentList4">
    <w:name w:val="Current List4"/>
    <w:uiPriority w:val="99"/>
    <w:rsid w:val="009E2B8F"/>
    <w:pPr>
      <w:numPr>
        <w:numId w:val="38"/>
      </w:numPr>
    </w:pPr>
  </w:style>
  <w:style w:type="numbering" w:customStyle="1" w:styleId="CurrentList5">
    <w:name w:val="Current List5"/>
    <w:uiPriority w:val="99"/>
    <w:rsid w:val="009E2B8F"/>
    <w:pPr>
      <w:numPr>
        <w:numId w:val="39"/>
      </w:numPr>
    </w:pPr>
  </w:style>
  <w:style w:type="numbering" w:customStyle="1" w:styleId="CurrentList6">
    <w:name w:val="Current List6"/>
    <w:uiPriority w:val="99"/>
    <w:rsid w:val="009E2B8F"/>
    <w:pPr>
      <w:numPr>
        <w:numId w:val="40"/>
      </w:numPr>
    </w:pPr>
  </w:style>
  <w:style w:type="numbering" w:customStyle="1" w:styleId="CurrentList7">
    <w:name w:val="Current List7"/>
    <w:uiPriority w:val="99"/>
    <w:rsid w:val="009E2B8F"/>
    <w:pPr>
      <w:numPr>
        <w:numId w:val="41"/>
      </w:numPr>
    </w:pPr>
  </w:style>
  <w:style w:type="numbering" w:customStyle="1" w:styleId="CurrentList8">
    <w:name w:val="Current List8"/>
    <w:uiPriority w:val="99"/>
    <w:rsid w:val="009E2B8F"/>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5072418">
      <w:bodyDiv w:val="1"/>
      <w:marLeft w:val="0"/>
      <w:marRight w:val="0"/>
      <w:marTop w:val="0"/>
      <w:marBottom w:val="0"/>
      <w:divBdr>
        <w:top w:val="none" w:sz="0" w:space="0" w:color="auto"/>
        <w:left w:val="none" w:sz="0" w:space="0" w:color="auto"/>
        <w:bottom w:val="none" w:sz="0" w:space="0" w:color="auto"/>
        <w:right w:val="none" w:sz="0" w:space="0" w:color="auto"/>
      </w:divBdr>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2902</TotalTime>
  <Pages>3</Pages>
  <Words>874</Words>
  <Characters>4985</Characters>
  <Application>Microsoft Office Word</Application>
  <DocSecurity>0</DocSecurity>
  <Lines>41</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1491</cp:revision>
  <cp:lastPrinted>2016-08-05T18:54:00Z</cp:lastPrinted>
  <dcterms:created xsi:type="dcterms:W3CDTF">2020-08-03T20:20:00Z</dcterms:created>
  <dcterms:modified xsi:type="dcterms:W3CDTF">2022-08-10T12:19:00Z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